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-106" w:type="dxa"/>
        <w:tblBorders>
          <w:insideH w:val="single" w:sz="4" w:space="0" w:color="auto"/>
        </w:tblBorders>
        <w:tblLook w:val="00A0"/>
      </w:tblPr>
      <w:tblGrid>
        <w:gridCol w:w="6739"/>
        <w:gridCol w:w="6739"/>
      </w:tblGrid>
      <w:tr w:rsidR="00B40E2A">
        <w:tc>
          <w:tcPr>
            <w:tcW w:w="6739" w:type="dxa"/>
          </w:tcPr>
          <w:p w:rsidR="00B40E2A" w:rsidRPr="00210653" w:rsidRDefault="00B40E2A" w:rsidP="00210653">
            <w:pPr>
              <w:tabs>
                <w:tab w:val="num" w:pos="720"/>
              </w:tabs>
              <w:bidi/>
              <w:ind w:left="-90" w:firstLine="90"/>
              <w:jc w:val="center"/>
              <w:rPr>
                <w:rFonts w:ascii="Simplified Arabic" w:hAnsi="Simplified Arabic" w:cs="Simplified Arabic"/>
                <w:b/>
                <w:caps/>
                <w:sz w:val="56"/>
                <w:u w:val="single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الوحدة</w:t>
            </w:r>
            <w:r w:rsidRPr="00210653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الرابعة</w:t>
            </w:r>
            <w:r w:rsidRPr="00210653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: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32"/>
                <w:szCs w:val="28"/>
                <w:rtl/>
                <w:lang w:bidi="ar-EG"/>
              </w:rPr>
              <w:t>المخلص</w:t>
            </w:r>
            <w:r w:rsidRPr="00210653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  <w:lang w:bidi="ar-EG"/>
              </w:rPr>
              <w:t xml:space="preserve"> </w:t>
            </w:r>
          </w:p>
          <w:p w:rsidR="00B40E2A" w:rsidRPr="00210653" w:rsidRDefault="00B40E2A" w:rsidP="00210653">
            <w:pPr>
              <w:bidi/>
              <w:spacing w:before="120" w:line="360" w:lineRule="auto"/>
              <w:jc w:val="center"/>
              <w:rPr>
                <w:rFonts w:cs="Andalus"/>
                <w:b/>
                <w:bCs/>
                <w:sz w:val="36"/>
                <w:szCs w:val="40"/>
                <w:u w:val="single"/>
                <w:rtl/>
                <w:lang w:bidi="ar-EG"/>
              </w:rPr>
            </w:pPr>
            <w:r w:rsidRPr="00210653">
              <w:rPr>
                <w:rFonts w:cs="Andalus"/>
                <w:b/>
                <w:bCs/>
                <w:sz w:val="36"/>
                <w:szCs w:val="40"/>
                <w:u w:val="single"/>
                <w:rtl/>
                <w:lang w:bidi="ar-EG"/>
              </w:rPr>
              <w:t>درس رقم 19 ~ نظرة سريعة</w:t>
            </w:r>
          </w:p>
          <w:p w:rsidR="00B40E2A" w:rsidRPr="00210653" w:rsidRDefault="00B40E2A" w:rsidP="00210653">
            <w:pPr>
              <w:tabs>
                <w:tab w:val="left" w:pos="4302"/>
              </w:tabs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b/>
                <w:bCs/>
                <w:rtl/>
                <w:lang w:bidi="ar-EG"/>
              </w:rPr>
              <w:t>10-12  سنوات</w:t>
            </w:r>
            <w:r>
              <w:rPr>
                <w:b/>
                <w:bCs/>
                <w:rtl/>
                <w:lang w:bidi="ar-EG"/>
              </w:rPr>
              <w:tab/>
              <w:t>المولود أعمى</w:t>
            </w:r>
            <w:r w:rsidRPr="00210653">
              <w:rPr>
                <w:b/>
                <w:bCs/>
                <w:rtl/>
                <w:lang w:bidi="ar-EG"/>
              </w:rPr>
              <w:t xml:space="preserve"> يبصر</w:t>
            </w:r>
          </w:p>
          <w:p w:rsidR="00B40E2A" w:rsidRPr="00210653" w:rsidRDefault="00B40E2A" w:rsidP="00210653">
            <w:pPr>
              <w:tabs>
                <w:tab w:val="center" w:pos="3261"/>
                <w:tab w:val="left" w:pos="5509"/>
              </w:tabs>
              <w:bidi/>
              <w:spacing w:before="60"/>
              <w:jc w:val="center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Cs/>
                <w:sz w:val="24"/>
                <w:rtl/>
                <w:lang w:bidi="ar-EG"/>
              </w:rPr>
              <w:t>هدف</w:t>
            </w:r>
            <w:r w:rsidRPr="00210653">
              <w:rPr>
                <w:rFonts w:ascii="Simplified Arabic" w:hAnsi="Simplified Arabic" w:cs="Simplified Arabic"/>
                <w:bCs/>
                <w:sz w:val="24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Cs/>
                <w:sz w:val="24"/>
                <w:rtl/>
                <w:lang w:bidi="ar-EG"/>
              </w:rPr>
              <w:t>الدرس</w:t>
            </w:r>
            <w:r w:rsidRPr="00210653">
              <w:rPr>
                <w:rFonts w:ascii="Simplified Arabic" w:hAnsi="Simplified Arabic" w:cs="Simplified Arabic"/>
                <w:bCs/>
                <w:sz w:val="24"/>
                <w:rtl/>
                <w:lang w:bidi="ar-EG"/>
              </w:rPr>
              <w:t>:</w:t>
            </w:r>
            <w:r w:rsidRPr="00210653">
              <w:rPr>
                <w:rFonts w:ascii="Simplified Arabic" w:hAnsi="Simplified Arabic" w:cs="Simplified Arabic"/>
                <w:sz w:val="22"/>
                <w:szCs w:val="3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نفهم</w:t>
            </w:r>
            <w:r w:rsidRPr="00210653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يخلصنا</w:t>
            </w:r>
            <w:r w:rsidRPr="00210653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من</w:t>
            </w:r>
            <w:r w:rsidRPr="00210653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العمى</w:t>
            </w:r>
            <w:r w:rsidRPr="00210653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الروحي</w:t>
            </w:r>
          </w:p>
          <w:p w:rsidR="00B40E2A" w:rsidRPr="00210653" w:rsidRDefault="00B40E2A" w:rsidP="00D43D23">
            <w:pPr>
              <w:bidi/>
              <w:spacing w:before="60"/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الترتيب</w:t>
            </w:r>
            <w:r w:rsidRPr="00210653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المسبق</w:t>
            </w:r>
            <w:r w:rsidRPr="00210653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والإعداد</w:t>
            </w:r>
            <w:r w:rsidRPr="00210653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(</w:t>
            </w:r>
            <w:r w:rsidRPr="00210653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قبل</w:t>
            </w:r>
            <w:r w:rsidRPr="00210653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وصول</w:t>
            </w:r>
            <w:r w:rsidRPr="00210653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Cs/>
                <w:sz w:val="28"/>
                <w:szCs w:val="28"/>
                <w:rtl/>
                <w:lang w:bidi="ar-EG"/>
              </w:rPr>
              <w:t>الأولاد</w:t>
            </w:r>
            <w:r w:rsidRPr="00210653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EG"/>
              </w:rPr>
              <w:t>)</w:t>
            </w:r>
          </w:p>
          <w:p w:rsidR="00B40E2A" w:rsidRPr="00210653" w:rsidRDefault="00B40E2A" w:rsidP="002106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البداية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كشاف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نور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لاصق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لل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رض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-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منبه</w:t>
            </w:r>
          </w:p>
          <w:p w:rsidR="00B40E2A" w:rsidRPr="00210653" w:rsidRDefault="00B40E2A" w:rsidP="002106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قراءة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كتابية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تعبدية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8: 12</w:t>
            </w:r>
          </w:p>
          <w:p w:rsidR="00B40E2A" w:rsidRPr="00210653" w:rsidRDefault="00B40E2A" w:rsidP="002106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آية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الحفظ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مرنمة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: "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نا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الطريق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"</w:t>
            </w:r>
          </w:p>
          <w:p w:rsidR="00B40E2A" w:rsidRPr="00210653" w:rsidRDefault="00B40E2A" w:rsidP="002106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ترانيم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مرتبطة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بالموضوع</w:t>
            </w:r>
          </w:p>
          <w:p w:rsidR="00B40E2A" w:rsidRPr="00210653" w:rsidRDefault="00B40E2A" w:rsidP="002106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وسيلة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الإيضاح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التعبدية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قصة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درس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19</w:t>
            </w:r>
          </w:p>
          <w:p w:rsidR="00B40E2A" w:rsidRPr="00210653" w:rsidRDefault="00B40E2A" w:rsidP="002106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الإناء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الذهبي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قلام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رصاص،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بطاقات</w:t>
            </w:r>
          </w:p>
          <w:p w:rsidR="00B40E2A" w:rsidRPr="00210653" w:rsidRDefault="00B40E2A" w:rsidP="002106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كتب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مقدسة</w:t>
            </w:r>
          </w:p>
          <w:p w:rsidR="00B40E2A" w:rsidRPr="00210653" w:rsidRDefault="00B40E2A" w:rsidP="002106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خريطة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ورشليم</w:t>
            </w:r>
          </w:p>
          <w:p w:rsidR="00B40E2A" w:rsidRPr="00210653" w:rsidRDefault="00B40E2A" w:rsidP="002106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الطريق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اليومي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لدرس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19</w:t>
            </w:r>
          </w:p>
          <w:p w:rsidR="00B40E2A" w:rsidRPr="00210653" w:rsidRDefault="00B40E2A" w:rsidP="002106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الهدية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القيمة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كشاف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نور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شمعة</w:t>
            </w:r>
          </w:p>
          <w:p w:rsidR="00B40E2A" w:rsidRPr="00210653" w:rsidRDefault="00B40E2A" w:rsidP="002106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يمكن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تنزيلها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على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الموقع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szCs w:val="20"/>
                <w:lang w:bidi="ar-EG"/>
              </w:rPr>
              <w:t>www.childrensministrywarehouse.net</w:t>
            </w:r>
          </w:p>
          <w:p w:rsidR="00B40E2A" w:rsidRPr="00210653" w:rsidRDefault="00B40E2A" w:rsidP="00210653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  <w:lang w:bidi="ar-EG"/>
              </w:rPr>
              <w:t>ملاحظات</w:t>
            </w:r>
            <w:r w:rsidRPr="0021065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:</w:t>
            </w:r>
          </w:p>
          <w:p w:rsidR="00B40E2A" w:rsidRPr="00210653" w:rsidRDefault="00B40E2A" w:rsidP="00210653">
            <w:pPr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6.55pt;margin-top:10.55pt;width:304.5pt;height:0;flip:x;z-index:251658240" o:connectortype="straight"/>
              </w:pict>
            </w:r>
          </w:p>
          <w:p w:rsidR="00B40E2A" w:rsidRPr="00210653" w:rsidRDefault="00B40E2A" w:rsidP="00210653">
            <w:pPr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noProof/>
              </w:rPr>
              <w:pict>
                <v:shape id="_x0000_s1027" type="#_x0000_t32" style="position:absolute;left:0;text-align:left;margin-left:17.3pt;margin-top:13.9pt;width:304.5pt;height:0;flip:x;z-index:251659264" o:connectortype="straight"/>
              </w:pict>
            </w:r>
          </w:p>
          <w:p w:rsidR="00B40E2A" w:rsidRPr="00210653" w:rsidRDefault="00B40E2A" w:rsidP="00210653">
            <w:pPr>
              <w:bidi/>
              <w:rPr>
                <w:rFonts w:ascii="Simplified Arabic" w:hAnsi="Simplified Arabic" w:cs="Simplified Arabic"/>
                <w:sz w:val="22"/>
                <w:szCs w:val="10"/>
                <w:rtl/>
                <w:lang w:bidi="ar-EG"/>
              </w:rPr>
            </w:pPr>
          </w:p>
          <w:p w:rsidR="00B40E2A" w:rsidRPr="00210653" w:rsidRDefault="00B40E2A" w:rsidP="00210653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</w:p>
          <w:p w:rsidR="00B40E2A" w:rsidRPr="00210653" w:rsidRDefault="00B40E2A" w:rsidP="00210653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</w:p>
          <w:p w:rsidR="00B40E2A" w:rsidRPr="00210653" w:rsidRDefault="00B40E2A" w:rsidP="00210653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-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هل</w:t>
            </w:r>
            <w:r w:rsidRPr="00210653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لديك</w:t>
            </w:r>
            <w:r w:rsidRPr="00210653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وقت؟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الوجبة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الخفيفة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: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حلوى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چيلاتينية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اللعبة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: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نور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وظلام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النشاط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اليدوي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: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حامل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الشمعة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انشطة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آية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الحفظ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: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المشي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على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الكلام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موجة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الآية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دراسة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قانون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الإيمان</w:t>
            </w:r>
          </w:p>
          <w:p w:rsidR="00B40E2A" w:rsidRPr="00210653" w:rsidRDefault="00B40E2A" w:rsidP="00210653">
            <w:pPr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</w:p>
        </w:tc>
        <w:tc>
          <w:tcPr>
            <w:tcW w:w="6739" w:type="dxa"/>
          </w:tcPr>
          <w:p w:rsidR="00B40E2A" w:rsidRPr="00210653" w:rsidRDefault="00B40E2A" w:rsidP="00210653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1-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الترحيب</w:t>
            </w:r>
            <w:r w:rsidRPr="00210653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>:</w:t>
            </w:r>
          </w:p>
          <w:p w:rsidR="00B40E2A" w:rsidRPr="00210653" w:rsidRDefault="00B40E2A" w:rsidP="00210653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سؤال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المقابلة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والتحية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: "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ما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كثر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مكان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مظلم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كنت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فيه؟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"</w:t>
            </w:r>
          </w:p>
          <w:p w:rsidR="00B40E2A" w:rsidRPr="00210653" w:rsidRDefault="00B40E2A" w:rsidP="00210653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البداية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رسل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النور</w:t>
            </w:r>
          </w:p>
          <w:p w:rsidR="00B40E2A" w:rsidRPr="00210653" w:rsidRDefault="00B40E2A" w:rsidP="00210653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2-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العبادة</w:t>
            </w:r>
            <w:r w:rsidRPr="00210653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  <w:lang w:bidi="ar-EG"/>
              </w:rPr>
              <w:t>:</w:t>
            </w:r>
            <w:r w:rsidRPr="00210653">
              <w:rPr>
                <w:rFonts w:ascii="Simplified Arabic" w:hAnsi="Simplified Arabic" w:cs="Simplified Arabic"/>
                <w:b/>
                <w:sz w:val="22"/>
                <w:rtl/>
                <w:lang w:bidi="ar-EG"/>
              </w:rPr>
              <w:t xml:space="preserve"> : </w:t>
            </w:r>
            <w:r w:rsidRPr="00210653">
              <w:rPr>
                <w:rFonts w:ascii="Simplified Arabic" w:hAnsi="Simplified Arabic" w:cs="Simplified Arabic" w:hint="eastAsia"/>
                <w:bCs/>
                <w:sz w:val="22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bCs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Cs/>
                <w:sz w:val="22"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bCs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Cs/>
                <w:sz w:val="22"/>
                <w:rtl/>
                <w:lang w:bidi="ar-EG"/>
              </w:rPr>
              <w:t>المخلص</w:t>
            </w:r>
          </w:p>
          <w:p w:rsidR="00B40E2A" w:rsidRPr="00210653" w:rsidRDefault="00B40E2A" w:rsidP="00210653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القراءة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يوحنا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8: 12</w:t>
            </w:r>
          </w:p>
          <w:p w:rsidR="00B40E2A" w:rsidRPr="00210653" w:rsidRDefault="00B40E2A" w:rsidP="00210653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بارك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واجمع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العطا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. </w:t>
            </w: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ترانيم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تعبدية</w:t>
            </w:r>
          </w:p>
          <w:p w:rsidR="00B40E2A" w:rsidRPr="00210653" w:rsidRDefault="00B40E2A" w:rsidP="00210653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وسيلة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الإيضاح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التعبدية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و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قصة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sz w:val="22"/>
                <w:szCs w:val="22"/>
                <w:rtl/>
                <w:lang w:bidi="ar-EG"/>
              </w:rPr>
              <w:t>درس</w:t>
            </w:r>
            <w:r w:rsidRPr="00210653">
              <w:rPr>
                <w:rFonts w:ascii="Simplified Arabic" w:hAnsi="Simplified Arabic" w:cs="Simplified Arabic"/>
                <w:b/>
                <w:sz w:val="22"/>
                <w:szCs w:val="22"/>
                <w:rtl/>
                <w:lang w:bidi="ar-EG"/>
              </w:rPr>
              <w:t xml:space="preserve"> 19</w:t>
            </w:r>
          </w:p>
          <w:p w:rsidR="00B40E2A" w:rsidRPr="00210653" w:rsidRDefault="00B40E2A" w:rsidP="00D43D23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3-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الكلم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ة</w:t>
            </w:r>
            <w:r w:rsidRPr="00210653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: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يشفي</w:t>
            </w:r>
            <w:r w:rsidRPr="00210653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المولود</w:t>
            </w:r>
            <w:r w:rsidRPr="00210653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أعمى</w:t>
            </w:r>
          </w:p>
          <w:p w:rsidR="00B40E2A" w:rsidRPr="00210653" w:rsidRDefault="00B40E2A" w:rsidP="00210653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ولاد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يكتبون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سمائهم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على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البطاقات،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توضع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الإناء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الذهبي</w:t>
            </w:r>
          </w:p>
          <w:p w:rsidR="00B40E2A" w:rsidRPr="00210653" w:rsidRDefault="00B40E2A" w:rsidP="00210653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عهد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الفصل</w:t>
            </w:r>
          </w:p>
          <w:p w:rsidR="00B40E2A" w:rsidRPr="00210653" w:rsidRDefault="00B40E2A" w:rsidP="00210653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مراجعة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: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مشي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على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الماء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نقذ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بطرس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الغرق</w:t>
            </w:r>
          </w:p>
          <w:p w:rsidR="00B40E2A" w:rsidRPr="00210653" w:rsidRDefault="00B40E2A" w:rsidP="00210653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اكشف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عن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شواهد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القصة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الكتابية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9: 1-7</w:t>
            </w: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،</w:t>
            </w:r>
            <w:r w:rsidRPr="00210653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35-38</w:t>
            </w:r>
          </w:p>
          <w:p w:rsidR="00B40E2A" w:rsidRPr="00210653" w:rsidRDefault="00B40E2A" w:rsidP="00210653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صلاة</w:t>
            </w:r>
          </w:p>
          <w:p w:rsidR="00B40E2A" w:rsidRPr="00210653" w:rsidRDefault="00B40E2A" w:rsidP="00210653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4-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u w:val="single"/>
                <w:rtl/>
                <w:lang w:bidi="ar-EG"/>
              </w:rPr>
              <w:t>الطريق</w:t>
            </w:r>
            <w:r w:rsidRPr="00210653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: </w:t>
            </w:r>
            <w:r w:rsidRPr="00210653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نور</w:t>
            </w:r>
            <w:r w:rsidRPr="00210653">
              <w:rPr>
                <w:rFonts w:ascii="Simplified Arabic" w:hAnsi="Simplified Arabic" w:cs="Simplified Arabic"/>
                <w:sz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sz w:val="22"/>
                <w:rtl/>
                <w:lang w:bidi="ar-EG"/>
              </w:rPr>
              <w:t>العالم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أين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كان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عندما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رأى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المولود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أعمى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؟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(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يسير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في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الطريق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)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كيف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ظهر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هتمامه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به؟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(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ذهب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إليه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وشفاه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)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هل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تتذكر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معجزة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آخرى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عن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شفاء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أعمى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؟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(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بارتيمواس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)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كيف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شفى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الأعمى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؟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(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ماذا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طلب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منه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بعد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ذلك؟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لماذا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طلب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منه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ذلك؟</w:t>
            </w:r>
          </w:p>
          <w:p w:rsidR="00B40E2A" w:rsidRPr="00210653" w:rsidRDefault="00B40E2A" w:rsidP="00D43D23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كيف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تجاوب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ال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هل؟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ماذا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كان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سيحدث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لهم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لو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كانا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اعترفا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المخلص؟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في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بلاد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متعددة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اليوم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.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لو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اعترفت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المخلص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هناك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مخاطر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جسدية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يمكن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تصيبك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.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في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بلاد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آخرى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المخاطر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التي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ستواجهها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يقول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عنك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الناس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نك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أحمق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وتصير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مرفوضاً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العائلة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وال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صدقاء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.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قارن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هذا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بالمكان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الذي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تعيش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فيه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>.</w:t>
            </w:r>
          </w:p>
          <w:p w:rsidR="00B40E2A" w:rsidRPr="00210653" w:rsidRDefault="00B40E2A" w:rsidP="00D43D23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ماذا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فعل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المسيح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بعد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سمع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الأعم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ى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طُرد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في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المجمع؟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ماذا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فعل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الأعمى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عندما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قال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له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نه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ابن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الله؟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معنى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"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نور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العالم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"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بالنسبة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لك؟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في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رأيك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rtl/>
                <w:lang w:bidi="ar-EG"/>
              </w:rPr>
              <w:t>إلى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ماذا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ترمز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الظلمة؟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في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الكتاب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المقدس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هي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ترمز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لحياة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منفصلة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عن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rtl/>
                <w:lang w:bidi="ar-EG"/>
              </w:rPr>
              <w:t>الله</w:t>
            </w:r>
            <w:r w:rsidRPr="00210653">
              <w:rPr>
                <w:rFonts w:ascii="Simplified Arabic" w:hAnsi="Simplified Arabic" w:cs="Simplified Arabic"/>
                <w:rtl/>
                <w:lang w:bidi="ar-EG"/>
              </w:rPr>
              <w:t>.</w:t>
            </w:r>
          </w:p>
          <w:p w:rsidR="00B40E2A" w:rsidRPr="00210653" w:rsidRDefault="00B40E2A" w:rsidP="00210653">
            <w:pPr>
              <w:tabs>
                <w:tab w:val="left" w:pos="2242"/>
              </w:tabs>
              <w:bidi/>
              <w:spacing w:before="240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Cs/>
                <w:rtl/>
                <w:lang w:bidi="ar-EG"/>
              </w:rPr>
              <w:t>العلاقة</w:t>
            </w:r>
            <w:r w:rsidRPr="00210653">
              <w:rPr>
                <w:rFonts w:ascii="Simplified Arabic" w:hAnsi="Simplified Arabic" w:cs="Simplified Arabic"/>
                <w:bCs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Cs/>
                <w:rtl/>
                <w:lang w:bidi="ar-EG"/>
              </w:rPr>
              <w:t>بالمسيح</w:t>
            </w:r>
            <w:r w:rsidRPr="00210653">
              <w:rPr>
                <w:rFonts w:ascii="Simplified Arabic" w:hAnsi="Simplified Arabic" w:cs="Simplified Arabic"/>
                <w:bCs/>
                <w:rtl/>
                <w:lang w:bidi="ar-EG"/>
              </w:rPr>
              <w:t xml:space="preserve">: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شعياء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42: 6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،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7.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يجدها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sz w:val="22"/>
                <w:szCs w:val="22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ولاً؟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سبعمائة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عام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قبل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يقول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نه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نور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العالم،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كشف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الله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خطته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بنه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سيكون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نوراً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للعالم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>! (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اقرأ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شعياء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42: 6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،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7)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كيف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يكون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كل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العمى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،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السجن،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الجب،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والظلمة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صورة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منفصلة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عن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الله؟</w:t>
            </w:r>
          </w:p>
          <w:p w:rsidR="00B40E2A" w:rsidRPr="00210653" w:rsidRDefault="00B40E2A" w:rsidP="00D43D2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ماذا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قال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عن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نفسه؟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(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انظر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يوحنا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9: 39)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ما</w:t>
            </w:r>
            <w:r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معنى</w:t>
            </w:r>
            <w:r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هذا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؟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اقرأ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يوحنا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1: 5.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الله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يعطي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إيمان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اً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لكل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يريد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يعرف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أنه</w:t>
            </w:r>
            <w:r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الإله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الحقيقي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ولكن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اولئك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الذين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لا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يرغبون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جالسين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في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الظلمة،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لا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يستطيعون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يفهموا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هو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يسوع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بالحقيقة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.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هم</w:t>
            </w:r>
            <w:r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موجود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في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العالم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ليكون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وا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"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نوره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>"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؟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(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اقرأ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متي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5: 14-16)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ما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هي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بعض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الطرق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التي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نستطيع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خلالها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نكون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نوراً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يضئ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الطريق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لآخرين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حتى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يعرفوا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يسوع؟</w:t>
            </w:r>
          </w:p>
          <w:p w:rsidR="00B40E2A" w:rsidRPr="00210653" w:rsidRDefault="00B40E2A" w:rsidP="00210653">
            <w:pPr>
              <w:tabs>
                <w:tab w:val="left" w:pos="2242"/>
              </w:tabs>
              <w:bidi/>
              <w:spacing w:before="120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Cs/>
                <w:rtl/>
                <w:lang w:bidi="ar-EG"/>
              </w:rPr>
              <w:t>الإناء</w:t>
            </w:r>
            <w:r w:rsidRPr="00210653">
              <w:rPr>
                <w:rFonts w:ascii="Simplified Arabic" w:hAnsi="Simplified Arabic" w:cs="Simplified Arabic"/>
                <w:bCs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Cs/>
                <w:rtl/>
                <w:lang w:bidi="ar-EG"/>
              </w:rPr>
              <w:t>الذهبي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صلي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لأجل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كل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</w:t>
            </w:r>
            <w:r w:rsidRPr="00B13F98">
              <w:rPr>
                <w:rFonts w:ascii="Simplified Arabic" w:hAnsi="Simplified Arabic" w:cs="Simplified Arabic" w:hint="eastAsia"/>
                <w:rtl/>
              </w:rPr>
              <w:t>أ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سماء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–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الصلاة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الربانية</w:t>
            </w:r>
          </w:p>
          <w:p w:rsidR="00B40E2A" w:rsidRPr="00210653" w:rsidRDefault="00B40E2A" w:rsidP="00210653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الخمس</w:t>
            </w:r>
            <w:r w:rsidRPr="00210653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دقائق</w:t>
            </w:r>
            <w:r w:rsidRPr="00210653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الآخيرة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الهدية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القيمة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: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كشاف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نور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بين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السطور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: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مذكرة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يومية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درس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19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تحدي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الطريق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اليومي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تقدمة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خلال</w:t>
            </w:r>
            <w:r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الفن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طلبات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صلاة</w:t>
            </w:r>
          </w:p>
          <w:p w:rsidR="00B40E2A" w:rsidRPr="00210653" w:rsidRDefault="00B40E2A" w:rsidP="00210653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rtl/>
                <w:lang w:bidi="ar-EG"/>
              </w:rPr>
            </w:pP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آية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الحفظ</w:t>
            </w:r>
            <w:r w:rsidRPr="00210653">
              <w:rPr>
                <w:rFonts w:ascii="Simplified Arabic" w:hAnsi="Simplified Arabic" w:cs="Simplified Arabic"/>
                <w:b/>
                <w:rtl/>
                <w:lang w:bidi="ar-EG"/>
              </w:rPr>
              <w:t xml:space="preserve"> </w:t>
            </w:r>
            <w:r w:rsidRPr="00210653">
              <w:rPr>
                <w:rFonts w:ascii="Simplified Arabic" w:hAnsi="Simplified Arabic" w:cs="Simplified Arabic" w:hint="eastAsia"/>
                <w:b/>
                <w:rtl/>
                <w:lang w:bidi="ar-EG"/>
              </w:rPr>
              <w:t>مرنمة</w:t>
            </w:r>
          </w:p>
          <w:p w:rsidR="00B40E2A" w:rsidRPr="00210653" w:rsidRDefault="00B40E2A" w:rsidP="00210653">
            <w:pPr>
              <w:pStyle w:val="ListParagraph"/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lang w:bidi="ar-EG"/>
              </w:rPr>
            </w:pPr>
          </w:p>
        </w:tc>
      </w:tr>
    </w:tbl>
    <w:p w:rsidR="00B40E2A" w:rsidRPr="00C474BE" w:rsidRDefault="00B40E2A" w:rsidP="00AB4454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sectPr w:rsidR="00B40E2A" w:rsidRPr="00C474BE" w:rsidSect="00316C49">
      <w:headerReference w:type="default" r:id="rId7"/>
      <w:footerReference w:type="default" r:id="rId8"/>
      <w:pgSz w:w="15840" w:h="12240" w:orient="landscape" w:code="1"/>
      <w:pgMar w:top="576" w:right="864" w:bottom="576" w:left="864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E2A" w:rsidRDefault="00B40E2A">
      <w:r>
        <w:separator/>
      </w:r>
    </w:p>
  </w:endnote>
  <w:endnote w:type="continuationSeparator" w:id="1">
    <w:p w:rsidR="00B40E2A" w:rsidRDefault="00B40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2A" w:rsidRDefault="00B40E2A" w:rsidP="00EF3C39">
    <w:pPr>
      <w:pStyle w:val="Footer"/>
      <w:ind w:right="360"/>
    </w:pPr>
  </w:p>
  <w:p w:rsidR="00B40E2A" w:rsidRDefault="00B40E2A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40E2A" w:rsidRPr="001E683B" w:rsidRDefault="00B40E2A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E2A" w:rsidRDefault="00B40E2A">
      <w:r>
        <w:separator/>
      </w:r>
    </w:p>
  </w:footnote>
  <w:footnote w:type="continuationSeparator" w:id="1">
    <w:p w:rsidR="00B40E2A" w:rsidRDefault="00B40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2A" w:rsidRPr="00F857F1" w:rsidRDefault="00B40E2A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2D9"/>
    <w:multiLevelType w:val="hybridMultilevel"/>
    <w:tmpl w:val="C35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620B"/>
    <w:multiLevelType w:val="hybridMultilevel"/>
    <w:tmpl w:val="1B8C15B0"/>
    <w:lvl w:ilvl="0" w:tplc="45CAC8E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46D90"/>
    <w:multiLevelType w:val="hybridMultilevel"/>
    <w:tmpl w:val="F3F0C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20412"/>
    <w:multiLevelType w:val="hybridMultilevel"/>
    <w:tmpl w:val="A2B0B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94193"/>
    <w:multiLevelType w:val="hybridMultilevel"/>
    <w:tmpl w:val="D8002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42B0B"/>
    <w:multiLevelType w:val="hybridMultilevel"/>
    <w:tmpl w:val="F8EE71E6"/>
    <w:lvl w:ilvl="0" w:tplc="B5CE538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84173"/>
    <w:multiLevelType w:val="hybridMultilevel"/>
    <w:tmpl w:val="4FC6F7F8"/>
    <w:lvl w:ilvl="0" w:tplc="10E47B10">
      <w:start w:val="5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8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F664C"/>
    <w:multiLevelType w:val="hybridMultilevel"/>
    <w:tmpl w:val="C040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642C0"/>
    <w:multiLevelType w:val="hybridMultilevel"/>
    <w:tmpl w:val="E1727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53C45"/>
    <w:multiLevelType w:val="hybridMultilevel"/>
    <w:tmpl w:val="BDB08D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963EA9"/>
    <w:multiLevelType w:val="hybridMultilevel"/>
    <w:tmpl w:val="3EFE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17CA9"/>
    <w:multiLevelType w:val="hybridMultilevel"/>
    <w:tmpl w:val="5FAA66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4A5A9C"/>
    <w:multiLevelType w:val="hybridMultilevel"/>
    <w:tmpl w:val="5112B2AA"/>
    <w:lvl w:ilvl="0" w:tplc="DE2272E6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9ED3453"/>
    <w:multiLevelType w:val="hybridMultilevel"/>
    <w:tmpl w:val="A61AA9E0"/>
    <w:lvl w:ilvl="0" w:tplc="C6AE869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16">
    <w:nsid w:val="2CE039C3"/>
    <w:multiLevelType w:val="hybridMultilevel"/>
    <w:tmpl w:val="5E56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B52D2A"/>
    <w:multiLevelType w:val="hybridMultilevel"/>
    <w:tmpl w:val="7AAA2AB8"/>
    <w:lvl w:ilvl="0" w:tplc="23061C42">
      <w:start w:val="1"/>
      <w:numFmt w:val="decimal"/>
      <w:lvlText w:val="%1-"/>
      <w:lvlJc w:val="left"/>
      <w:pPr>
        <w:ind w:left="1211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2F24241A"/>
    <w:multiLevelType w:val="hybridMultilevel"/>
    <w:tmpl w:val="85AA70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BA2317"/>
    <w:multiLevelType w:val="hybridMultilevel"/>
    <w:tmpl w:val="800604F6"/>
    <w:lvl w:ilvl="0" w:tplc="C0366E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5A6052"/>
    <w:multiLevelType w:val="hybridMultilevel"/>
    <w:tmpl w:val="0B4E2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995CE6"/>
    <w:multiLevelType w:val="hybridMultilevel"/>
    <w:tmpl w:val="C46A9456"/>
    <w:lvl w:ilvl="0" w:tplc="E7B494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7BB0787"/>
    <w:multiLevelType w:val="hybridMultilevel"/>
    <w:tmpl w:val="E1B8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CC7FD1"/>
    <w:multiLevelType w:val="hybridMultilevel"/>
    <w:tmpl w:val="B8B202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A16D6"/>
    <w:multiLevelType w:val="hybridMultilevel"/>
    <w:tmpl w:val="2FA2C994"/>
    <w:lvl w:ilvl="0" w:tplc="ED602E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1281FDE"/>
    <w:multiLevelType w:val="hybridMultilevel"/>
    <w:tmpl w:val="61742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8B480F"/>
    <w:multiLevelType w:val="hybridMultilevel"/>
    <w:tmpl w:val="7B0E4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10961"/>
    <w:multiLevelType w:val="hybridMultilevel"/>
    <w:tmpl w:val="48A8CB0E"/>
    <w:lvl w:ilvl="0" w:tplc="5E545070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589C19AD"/>
    <w:multiLevelType w:val="hybridMultilevel"/>
    <w:tmpl w:val="55EC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651BE"/>
    <w:multiLevelType w:val="hybridMultilevel"/>
    <w:tmpl w:val="C234FA16"/>
    <w:lvl w:ilvl="0" w:tplc="B82037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DF421C"/>
    <w:multiLevelType w:val="hybridMultilevel"/>
    <w:tmpl w:val="026075A6"/>
    <w:lvl w:ilvl="0" w:tplc="04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33">
    <w:nsid w:val="5D8B54F6"/>
    <w:multiLevelType w:val="hybridMultilevel"/>
    <w:tmpl w:val="68587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C615C"/>
    <w:multiLevelType w:val="hybridMultilevel"/>
    <w:tmpl w:val="820E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CA6800"/>
    <w:multiLevelType w:val="hybridMultilevel"/>
    <w:tmpl w:val="13BC8C9A"/>
    <w:lvl w:ilvl="0" w:tplc="5D88C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C2533A"/>
    <w:multiLevelType w:val="hybridMultilevel"/>
    <w:tmpl w:val="52ACF72E"/>
    <w:lvl w:ilvl="0" w:tplc="906AA4AE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1780812"/>
    <w:multiLevelType w:val="hybridMultilevel"/>
    <w:tmpl w:val="9E22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EE2224"/>
    <w:multiLevelType w:val="hybridMultilevel"/>
    <w:tmpl w:val="3B5EF1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4C8079D"/>
    <w:multiLevelType w:val="hybridMultilevel"/>
    <w:tmpl w:val="F9946490"/>
    <w:lvl w:ilvl="0" w:tplc="E2F697F4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5FE7E30"/>
    <w:multiLevelType w:val="hybridMultilevel"/>
    <w:tmpl w:val="71D8F6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7A31596"/>
    <w:multiLevelType w:val="hybridMultilevel"/>
    <w:tmpl w:val="8582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A7A71"/>
    <w:multiLevelType w:val="hybridMultilevel"/>
    <w:tmpl w:val="162C1B56"/>
    <w:lvl w:ilvl="0" w:tplc="7074B5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D7D2D16"/>
    <w:multiLevelType w:val="hybridMultilevel"/>
    <w:tmpl w:val="B63C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4A08EC"/>
    <w:multiLevelType w:val="hybridMultilevel"/>
    <w:tmpl w:val="A0D451A0"/>
    <w:lvl w:ilvl="0" w:tplc="10E47B1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46">
    <w:nsid w:val="739031DD"/>
    <w:multiLevelType w:val="hybridMultilevel"/>
    <w:tmpl w:val="5198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287680"/>
    <w:multiLevelType w:val="hybridMultilevel"/>
    <w:tmpl w:val="7034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0A0F67"/>
    <w:multiLevelType w:val="hybridMultilevel"/>
    <w:tmpl w:val="18EC9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6"/>
  </w:num>
  <w:num w:numId="4">
    <w:abstractNumId w:val="39"/>
  </w:num>
  <w:num w:numId="5">
    <w:abstractNumId w:val="41"/>
  </w:num>
  <w:num w:numId="6">
    <w:abstractNumId w:val="40"/>
  </w:num>
  <w:num w:numId="7">
    <w:abstractNumId w:val="6"/>
  </w:num>
  <w:num w:numId="8">
    <w:abstractNumId w:val="13"/>
  </w:num>
  <w:num w:numId="9">
    <w:abstractNumId w:val="35"/>
  </w:num>
  <w:num w:numId="10">
    <w:abstractNumId w:val="19"/>
  </w:num>
  <w:num w:numId="11">
    <w:abstractNumId w:val="31"/>
  </w:num>
  <w:num w:numId="12">
    <w:abstractNumId w:val="16"/>
  </w:num>
  <w:num w:numId="13">
    <w:abstractNumId w:val="37"/>
  </w:num>
  <w:num w:numId="14">
    <w:abstractNumId w:val="25"/>
  </w:num>
  <w:num w:numId="15">
    <w:abstractNumId w:val="29"/>
  </w:num>
  <w:num w:numId="16">
    <w:abstractNumId w:val="1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45"/>
  </w:num>
  <w:num w:numId="22">
    <w:abstractNumId w:val="11"/>
  </w:num>
  <w:num w:numId="23">
    <w:abstractNumId w:val="43"/>
  </w:num>
  <w:num w:numId="24">
    <w:abstractNumId w:val="17"/>
  </w:num>
  <w:num w:numId="25">
    <w:abstractNumId w:val="48"/>
  </w:num>
  <w:num w:numId="26">
    <w:abstractNumId w:val="42"/>
  </w:num>
  <w:num w:numId="27">
    <w:abstractNumId w:val="38"/>
  </w:num>
  <w:num w:numId="28">
    <w:abstractNumId w:val="3"/>
  </w:num>
  <w:num w:numId="29">
    <w:abstractNumId w:val="4"/>
  </w:num>
  <w:num w:numId="30">
    <w:abstractNumId w:val="46"/>
  </w:num>
  <w:num w:numId="31">
    <w:abstractNumId w:val="10"/>
  </w:num>
  <w:num w:numId="32">
    <w:abstractNumId w:val="47"/>
  </w:num>
  <w:num w:numId="33">
    <w:abstractNumId w:val="5"/>
  </w:num>
  <w:num w:numId="34">
    <w:abstractNumId w:val="22"/>
  </w:num>
  <w:num w:numId="35">
    <w:abstractNumId w:val="0"/>
  </w:num>
  <w:num w:numId="36">
    <w:abstractNumId w:val="28"/>
  </w:num>
  <w:num w:numId="37">
    <w:abstractNumId w:val="24"/>
  </w:num>
  <w:num w:numId="38">
    <w:abstractNumId w:val="12"/>
  </w:num>
  <w:num w:numId="39">
    <w:abstractNumId w:val="27"/>
  </w:num>
  <w:num w:numId="40">
    <w:abstractNumId w:val="44"/>
  </w:num>
  <w:num w:numId="41">
    <w:abstractNumId w:val="34"/>
  </w:num>
  <w:num w:numId="42">
    <w:abstractNumId w:val="20"/>
  </w:num>
  <w:num w:numId="43">
    <w:abstractNumId w:val="26"/>
  </w:num>
  <w:num w:numId="44">
    <w:abstractNumId w:val="23"/>
  </w:num>
  <w:num w:numId="45">
    <w:abstractNumId w:val="18"/>
  </w:num>
  <w:num w:numId="46">
    <w:abstractNumId w:val="49"/>
  </w:num>
  <w:num w:numId="47">
    <w:abstractNumId w:val="33"/>
  </w:num>
  <w:num w:numId="48">
    <w:abstractNumId w:val="9"/>
  </w:num>
  <w:num w:numId="49">
    <w:abstractNumId w:val="32"/>
  </w:num>
  <w:num w:numId="5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5FA6"/>
    <w:rsid w:val="00000C0D"/>
    <w:rsid w:val="00001851"/>
    <w:rsid w:val="000036A4"/>
    <w:rsid w:val="000036C3"/>
    <w:rsid w:val="00003F17"/>
    <w:rsid w:val="00003FD2"/>
    <w:rsid w:val="000041CE"/>
    <w:rsid w:val="000044C4"/>
    <w:rsid w:val="000058A1"/>
    <w:rsid w:val="00005CD6"/>
    <w:rsid w:val="000074DD"/>
    <w:rsid w:val="00010C50"/>
    <w:rsid w:val="0001108F"/>
    <w:rsid w:val="00012C65"/>
    <w:rsid w:val="000141E7"/>
    <w:rsid w:val="000152F2"/>
    <w:rsid w:val="0001669A"/>
    <w:rsid w:val="00016BC4"/>
    <w:rsid w:val="00017BDE"/>
    <w:rsid w:val="000211F9"/>
    <w:rsid w:val="00022961"/>
    <w:rsid w:val="00023049"/>
    <w:rsid w:val="000230E1"/>
    <w:rsid w:val="00023A6E"/>
    <w:rsid w:val="00024896"/>
    <w:rsid w:val="00024C54"/>
    <w:rsid w:val="000251D6"/>
    <w:rsid w:val="00025477"/>
    <w:rsid w:val="000257A7"/>
    <w:rsid w:val="00025A77"/>
    <w:rsid w:val="00025F06"/>
    <w:rsid w:val="000275B6"/>
    <w:rsid w:val="00030A7E"/>
    <w:rsid w:val="00030A91"/>
    <w:rsid w:val="00032176"/>
    <w:rsid w:val="000325D1"/>
    <w:rsid w:val="00033A4A"/>
    <w:rsid w:val="00033FD4"/>
    <w:rsid w:val="00036813"/>
    <w:rsid w:val="000404E4"/>
    <w:rsid w:val="00040E62"/>
    <w:rsid w:val="000410F5"/>
    <w:rsid w:val="000420A7"/>
    <w:rsid w:val="0004283B"/>
    <w:rsid w:val="00043805"/>
    <w:rsid w:val="00044B19"/>
    <w:rsid w:val="00045CEA"/>
    <w:rsid w:val="0005016A"/>
    <w:rsid w:val="0005069B"/>
    <w:rsid w:val="00050780"/>
    <w:rsid w:val="00050BBF"/>
    <w:rsid w:val="00050FC6"/>
    <w:rsid w:val="00051892"/>
    <w:rsid w:val="00051E23"/>
    <w:rsid w:val="000525D9"/>
    <w:rsid w:val="00054349"/>
    <w:rsid w:val="000547C8"/>
    <w:rsid w:val="000549A1"/>
    <w:rsid w:val="000551CD"/>
    <w:rsid w:val="000553C9"/>
    <w:rsid w:val="00056F3F"/>
    <w:rsid w:val="0005739F"/>
    <w:rsid w:val="000626B4"/>
    <w:rsid w:val="00062C12"/>
    <w:rsid w:val="00063180"/>
    <w:rsid w:val="00063201"/>
    <w:rsid w:val="00063CDA"/>
    <w:rsid w:val="00063F1B"/>
    <w:rsid w:val="00064B19"/>
    <w:rsid w:val="00065FAE"/>
    <w:rsid w:val="0006733B"/>
    <w:rsid w:val="000703BA"/>
    <w:rsid w:val="000706D1"/>
    <w:rsid w:val="00071313"/>
    <w:rsid w:val="00071635"/>
    <w:rsid w:val="00071FA1"/>
    <w:rsid w:val="0007214A"/>
    <w:rsid w:val="00073427"/>
    <w:rsid w:val="000740AD"/>
    <w:rsid w:val="00074CC6"/>
    <w:rsid w:val="00075627"/>
    <w:rsid w:val="00075AB6"/>
    <w:rsid w:val="00075D20"/>
    <w:rsid w:val="00080AC7"/>
    <w:rsid w:val="00081034"/>
    <w:rsid w:val="0008193F"/>
    <w:rsid w:val="00083064"/>
    <w:rsid w:val="000855C5"/>
    <w:rsid w:val="00086203"/>
    <w:rsid w:val="00086439"/>
    <w:rsid w:val="00087F9B"/>
    <w:rsid w:val="00091112"/>
    <w:rsid w:val="00091CD5"/>
    <w:rsid w:val="000926C8"/>
    <w:rsid w:val="0009390C"/>
    <w:rsid w:val="0009409A"/>
    <w:rsid w:val="000958F4"/>
    <w:rsid w:val="00097020"/>
    <w:rsid w:val="00097701"/>
    <w:rsid w:val="00097AEF"/>
    <w:rsid w:val="000A09B7"/>
    <w:rsid w:val="000A1524"/>
    <w:rsid w:val="000A22CC"/>
    <w:rsid w:val="000A22D7"/>
    <w:rsid w:val="000A2DBD"/>
    <w:rsid w:val="000A3820"/>
    <w:rsid w:val="000A4EA4"/>
    <w:rsid w:val="000A641C"/>
    <w:rsid w:val="000A697B"/>
    <w:rsid w:val="000B0787"/>
    <w:rsid w:val="000B0EA4"/>
    <w:rsid w:val="000B2351"/>
    <w:rsid w:val="000B2A41"/>
    <w:rsid w:val="000B3532"/>
    <w:rsid w:val="000B35EC"/>
    <w:rsid w:val="000C0743"/>
    <w:rsid w:val="000C0A23"/>
    <w:rsid w:val="000C18A0"/>
    <w:rsid w:val="000C1A8E"/>
    <w:rsid w:val="000C2588"/>
    <w:rsid w:val="000C2689"/>
    <w:rsid w:val="000C2DC7"/>
    <w:rsid w:val="000C3E2C"/>
    <w:rsid w:val="000C479F"/>
    <w:rsid w:val="000C57C8"/>
    <w:rsid w:val="000C6559"/>
    <w:rsid w:val="000C65AC"/>
    <w:rsid w:val="000C6B86"/>
    <w:rsid w:val="000C7BE6"/>
    <w:rsid w:val="000D174C"/>
    <w:rsid w:val="000D233B"/>
    <w:rsid w:val="000D2D3D"/>
    <w:rsid w:val="000D3478"/>
    <w:rsid w:val="000D37B1"/>
    <w:rsid w:val="000D3878"/>
    <w:rsid w:val="000D4D50"/>
    <w:rsid w:val="000D610E"/>
    <w:rsid w:val="000D6DD5"/>
    <w:rsid w:val="000E18CA"/>
    <w:rsid w:val="000E23BF"/>
    <w:rsid w:val="000E2E71"/>
    <w:rsid w:val="000E34F7"/>
    <w:rsid w:val="000E3699"/>
    <w:rsid w:val="000E3A52"/>
    <w:rsid w:val="000E3B33"/>
    <w:rsid w:val="000E4DD0"/>
    <w:rsid w:val="000E7781"/>
    <w:rsid w:val="000F016C"/>
    <w:rsid w:val="000F07DF"/>
    <w:rsid w:val="000F09B0"/>
    <w:rsid w:val="000F1B1D"/>
    <w:rsid w:val="000F281C"/>
    <w:rsid w:val="000F4CFA"/>
    <w:rsid w:val="000F4E0A"/>
    <w:rsid w:val="000F6150"/>
    <w:rsid w:val="000F6405"/>
    <w:rsid w:val="000F6C60"/>
    <w:rsid w:val="000F775D"/>
    <w:rsid w:val="0010024D"/>
    <w:rsid w:val="00101134"/>
    <w:rsid w:val="00101DC1"/>
    <w:rsid w:val="001027D8"/>
    <w:rsid w:val="0010340D"/>
    <w:rsid w:val="00103770"/>
    <w:rsid w:val="00105607"/>
    <w:rsid w:val="001056D2"/>
    <w:rsid w:val="00105AE8"/>
    <w:rsid w:val="00105C65"/>
    <w:rsid w:val="00106784"/>
    <w:rsid w:val="00106BF4"/>
    <w:rsid w:val="001079FB"/>
    <w:rsid w:val="00110341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176C2"/>
    <w:rsid w:val="00120EEF"/>
    <w:rsid w:val="001240CC"/>
    <w:rsid w:val="00127E41"/>
    <w:rsid w:val="00130522"/>
    <w:rsid w:val="001329A0"/>
    <w:rsid w:val="0013503B"/>
    <w:rsid w:val="001352CD"/>
    <w:rsid w:val="00135B6F"/>
    <w:rsid w:val="00140DD5"/>
    <w:rsid w:val="00141E76"/>
    <w:rsid w:val="0014218F"/>
    <w:rsid w:val="001425B9"/>
    <w:rsid w:val="00143251"/>
    <w:rsid w:val="00143F45"/>
    <w:rsid w:val="001446AD"/>
    <w:rsid w:val="0014492A"/>
    <w:rsid w:val="00144DA8"/>
    <w:rsid w:val="001465CE"/>
    <w:rsid w:val="00147CBA"/>
    <w:rsid w:val="001517D1"/>
    <w:rsid w:val="00151F10"/>
    <w:rsid w:val="00152964"/>
    <w:rsid w:val="001530F2"/>
    <w:rsid w:val="00153EA8"/>
    <w:rsid w:val="00154AFD"/>
    <w:rsid w:val="0015553F"/>
    <w:rsid w:val="00155A34"/>
    <w:rsid w:val="00156FF4"/>
    <w:rsid w:val="00157148"/>
    <w:rsid w:val="00157640"/>
    <w:rsid w:val="001577B5"/>
    <w:rsid w:val="00157A95"/>
    <w:rsid w:val="00157A97"/>
    <w:rsid w:val="001602E4"/>
    <w:rsid w:val="00160887"/>
    <w:rsid w:val="00160DCA"/>
    <w:rsid w:val="00161A47"/>
    <w:rsid w:val="00161AEE"/>
    <w:rsid w:val="00162433"/>
    <w:rsid w:val="00162915"/>
    <w:rsid w:val="00162E60"/>
    <w:rsid w:val="001634A3"/>
    <w:rsid w:val="001636BC"/>
    <w:rsid w:val="00164CAE"/>
    <w:rsid w:val="0016577E"/>
    <w:rsid w:val="00165FEC"/>
    <w:rsid w:val="0016633A"/>
    <w:rsid w:val="00166C62"/>
    <w:rsid w:val="001674AC"/>
    <w:rsid w:val="00171615"/>
    <w:rsid w:val="00171A54"/>
    <w:rsid w:val="0017204B"/>
    <w:rsid w:val="001723FE"/>
    <w:rsid w:val="00172774"/>
    <w:rsid w:val="00174E9C"/>
    <w:rsid w:val="00176B3A"/>
    <w:rsid w:val="00177A6F"/>
    <w:rsid w:val="00181918"/>
    <w:rsid w:val="00181B66"/>
    <w:rsid w:val="001829C3"/>
    <w:rsid w:val="00183816"/>
    <w:rsid w:val="00183C66"/>
    <w:rsid w:val="00183F6B"/>
    <w:rsid w:val="00184575"/>
    <w:rsid w:val="00184A24"/>
    <w:rsid w:val="00187622"/>
    <w:rsid w:val="00190326"/>
    <w:rsid w:val="00190BDD"/>
    <w:rsid w:val="00191988"/>
    <w:rsid w:val="001923B8"/>
    <w:rsid w:val="00192F25"/>
    <w:rsid w:val="00193C53"/>
    <w:rsid w:val="00194703"/>
    <w:rsid w:val="0019648B"/>
    <w:rsid w:val="001968F3"/>
    <w:rsid w:val="00197B40"/>
    <w:rsid w:val="00197D00"/>
    <w:rsid w:val="001A0564"/>
    <w:rsid w:val="001A3280"/>
    <w:rsid w:val="001A3647"/>
    <w:rsid w:val="001A36E0"/>
    <w:rsid w:val="001A54C4"/>
    <w:rsid w:val="001A5E6B"/>
    <w:rsid w:val="001A5F63"/>
    <w:rsid w:val="001A712E"/>
    <w:rsid w:val="001A72BD"/>
    <w:rsid w:val="001B072E"/>
    <w:rsid w:val="001B0A0B"/>
    <w:rsid w:val="001B1257"/>
    <w:rsid w:val="001B3291"/>
    <w:rsid w:val="001B3674"/>
    <w:rsid w:val="001B3937"/>
    <w:rsid w:val="001B621F"/>
    <w:rsid w:val="001B75B5"/>
    <w:rsid w:val="001C06DC"/>
    <w:rsid w:val="001C09ED"/>
    <w:rsid w:val="001C0FD3"/>
    <w:rsid w:val="001C1146"/>
    <w:rsid w:val="001C13E1"/>
    <w:rsid w:val="001C2CDB"/>
    <w:rsid w:val="001C36B8"/>
    <w:rsid w:val="001C41E8"/>
    <w:rsid w:val="001C42A5"/>
    <w:rsid w:val="001C4D54"/>
    <w:rsid w:val="001C5775"/>
    <w:rsid w:val="001C6B25"/>
    <w:rsid w:val="001C6DCF"/>
    <w:rsid w:val="001C6E6E"/>
    <w:rsid w:val="001C7A12"/>
    <w:rsid w:val="001D00E0"/>
    <w:rsid w:val="001D1218"/>
    <w:rsid w:val="001D206E"/>
    <w:rsid w:val="001D245F"/>
    <w:rsid w:val="001D2A85"/>
    <w:rsid w:val="001D330B"/>
    <w:rsid w:val="001D4574"/>
    <w:rsid w:val="001D4650"/>
    <w:rsid w:val="001D6E68"/>
    <w:rsid w:val="001E02B8"/>
    <w:rsid w:val="001E0347"/>
    <w:rsid w:val="001E056F"/>
    <w:rsid w:val="001E0E05"/>
    <w:rsid w:val="001E19C9"/>
    <w:rsid w:val="001E3635"/>
    <w:rsid w:val="001E391E"/>
    <w:rsid w:val="001E4DC2"/>
    <w:rsid w:val="001E4F1D"/>
    <w:rsid w:val="001E639A"/>
    <w:rsid w:val="001E6552"/>
    <w:rsid w:val="001E683B"/>
    <w:rsid w:val="001E6D3B"/>
    <w:rsid w:val="001F0E52"/>
    <w:rsid w:val="001F0F98"/>
    <w:rsid w:val="001F351F"/>
    <w:rsid w:val="001F3A03"/>
    <w:rsid w:val="001F3F9E"/>
    <w:rsid w:val="001F437E"/>
    <w:rsid w:val="001F5C69"/>
    <w:rsid w:val="001F6473"/>
    <w:rsid w:val="001F6909"/>
    <w:rsid w:val="001F762A"/>
    <w:rsid w:val="001F7B0D"/>
    <w:rsid w:val="00200A4C"/>
    <w:rsid w:val="00201227"/>
    <w:rsid w:val="00201275"/>
    <w:rsid w:val="0020251A"/>
    <w:rsid w:val="00202802"/>
    <w:rsid w:val="002032B1"/>
    <w:rsid w:val="00203EE6"/>
    <w:rsid w:val="00204F9C"/>
    <w:rsid w:val="00205FB4"/>
    <w:rsid w:val="002061D8"/>
    <w:rsid w:val="0020740C"/>
    <w:rsid w:val="00210653"/>
    <w:rsid w:val="0021252A"/>
    <w:rsid w:val="002125F9"/>
    <w:rsid w:val="0021324E"/>
    <w:rsid w:val="0021496C"/>
    <w:rsid w:val="00214F22"/>
    <w:rsid w:val="002151B8"/>
    <w:rsid w:val="002218CD"/>
    <w:rsid w:val="00222E42"/>
    <w:rsid w:val="00222EC0"/>
    <w:rsid w:val="00225AA1"/>
    <w:rsid w:val="00226F6B"/>
    <w:rsid w:val="00227746"/>
    <w:rsid w:val="002277F7"/>
    <w:rsid w:val="00230DDC"/>
    <w:rsid w:val="00232074"/>
    <w:rsid w:val="0023262B"/>
    <w:rsid w:val="00232A63"/>
    <w:rsid w:val="00232B16"/>
    <w:rsid w:val="002338DD"/>
    <w:rsid w:val="00234F53"/>
    <w:rsid w:val="002407F4"/>
    <w:rsid w:val="00240CFD"/>
    <w:rsid w:val="00241D11"/>
    <w:rsid w:val="002467A8"/>
    <w:rsid w:val="0024690F"/>
    <w:rsid w:val="002479C8"/>
    <w:rsid w:val="00250367"/>
    <w:rsid w:val="00250CAF"/>
    <w:rsid w:val="00251A1A"/>
    <w:rsid w:val="0025236A"/>
    <w:rsid w:val="00253B57"/>
    <w:rsid w:val="00254437"/>
    <w:rsid w:val="002547B0"/>
    <w:rsid w:val="00256032"/>
    <w:rsid w:val="00256E57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70ABA"/>
    <w:rsid w:val="0027180A"/>
    <w:rsid w:val="00274308"/>
    <w:rsid w:val="002746F2"/>
    <w:rsid w:val="00274E92"/>
    <w:rsid w:val="00275750"/>
    <w:rsid w:val="00275932"/>
    <w:rsid w:val="00276D54"/>
    <w:rsid w:val="002777E5"/>
    <w:rsid w:val="00281E35"/>
    <w:rsid w:val="002849D4"/>
    <w:rsid w:val="00284F13"/>
    <w:rsid w:val="00285B23"/>
    <w:rsid w:val="00286932"/>
    <w:rsid w:val="00287655"/>
    <w:rsid w:val="00290145"/>
    <w:rsid w:val="0029142D"/>
    <w:rsid w:val="00291534"/>
    <w:rsid w:val="002915A1"/>
    <w:rsid w:val="00291A83"/>
    <w:rsid w:val="00292D42"/>
    <w:rsid w:val="00293222"/>
    <w:rsid w:val="00293434"/>
    <w:rsid w:val="00297649"/>
    <w:rsid w:val="002976B2"/>
    <w:rsid w:val="00297D34"/>
    <w:rsid w:val="002A1742"/>
    <w:rsid w:val="002A1CE7"/>
    <w:rsid w:val="002A2884"/>
    <w:rsid w:val="002A29E4"/>
    <w:rsid w:val="002A2EAD"/>
    <w:rsid w:val="002A3872"/>
    <w:rsid w:val="002A3959"/>
    <w:rsid w:val="002A6DF2"/>
    <w:rsid w:val="002A7050"/>
    <w:rsid w:val="002A7221"/>
    <w:rsid w:val="002A7B46"/>
    <w:rsid w:val="002B022A"/>
    <w:rsid w:val="002B4138"/>
    <w:rsid w:val="002B46A2"/>
    <w:rsid w:val="002B4B0C"/>
    <w:rsid w:val="002B5574"/>
    <w:rsid w:val="002B74CA"/>
    <w:rsid w:val="002B7BA1"/>
    <w:rsid w:val="002C0638"/>
    <w:rsid w:val="002C11F4"/>
    <w:rsid w:val="002C1BFF"/>
    <w:rsid w:val="002C2536"/>
    <w:rsid w:val="002C312C"/>
    <w:rsid w:val="002C457F"/>
    <w:rsid w:val="002C529C"/>
    <w:rsid w:val="002C52A8"/>
    <w:rsid w:val="002C57E6"/>
    <w:rsid w:val="002D128F"/>
    <w:rsid w:val="002D1870"/>
    <w:rsid w:val="002D3757"/>
    <w:rsid w:val="002D62FF"/>
    <w:rsid w:val="002D6C13"/>
    <w:rsid w:val="002D791D"/>
    <w:rsid w:val="002E0EF1"/>
    <w:rsid w:val="002E1355"/>
    <w:rsid w:val="002E169C"/>
    <w:rsid w:val="002E1BDF"/>
    <w:rsid w:val="002E2F64"/>
    <w:rsid w:val="002E3653"/>
    <w:rsid w:val="002E393D"/>
    <w:rsid w:val="002E3B1D"/>
    <w:rsid w:val="002E4666"/>
    <w:rsid w:val="002E533B"/>
    <w:rsid w:val="002E5F42"/>
    <w:rsid w:val="002E70BE"/>
    <w:rsid w:val="002E7218"/>
    <w:rsid w:val="002E763A"/>
    <w:rsid w:val="002E78FB"/>
    <w:rsid w:val="002F1BFB"/>
    <w:rsid w:val="002F1E07"/>
    <w:rsid w:val="002F3E2F"/>
    <w:rsid w:val="002F454D"/>
    <w:rsid w:val="002F4E1F"/>
    <w:rsid w:val="002F5555"/>
    <w:rsid w:val="002F6E2A"/>
    <w:rsid w:val="00300BA9"/>
    <w:rsid w:val="003013DD"/>
    <w:rsid w:val="00301499"/>
    <w:rsid w:val="00303476"/>
    <w:rsid w:val="00303775"/>
    <w:rsid w:val="00303B0F"/>
    <w:rsid w:val="003076BA"/>
    <w:rsid w:val="00307961"/>
    <w:rsid w:val="00307BF4"/>
    <w:rsid w:val="00310258"/>
    <w:rsid w:val="00310AA5"/>
    <w:rsid w:val="00310C0C"/>
    <w:rsid w:val="00312400"/>
    <w:rsid w:val="00312EA1"/>
    <w:rsid w:val="00313372"/>
    <w:rsid w:val="00313A44"/>
    <w:rsid w:val="003153CC"/>
    <w:rsid w:val="003155F5"/>
    <w:rsid w:val="00316C49"/>
    <w:rsid w:val="0031740C"/>
    <w:rsid w:val="003174EA"/>
    <w:rsid w:val="0031787D"/>
    <w:rsid w:val="00317C18"/>
    <w:rsid w:val="003200A3"/>
    <w:rsid w:val="003208FD"/>
    <w:rsid w:val="00321B7E"/>
    <w:rsid w:val="0032665D"/>
    <w:rsid w:val="003270B2"/>
    <w:rsid w:val="00330F24"/>
    <w:rsid w:val="003325DC"/>
    <w:rsid w:val="00332D22"/>
    <w:rsid w:val="00334935"/>
    <w:rsid w:val="003379D7"/>
    <w:rsid w:val="00340B83"/>
    <w:rsid w:val="00340EED"/>
    <w:rsid w:val="00341575"/>
    <w:rsid w:val="00341576"/>
    <w:rsid w:val="0034508E"/>
    <w:rsid w:val="003459E3"/>
    <w:rsid w:val="00345DE0"/>
    <w:rsid w:val="003469E1"/>
    <w:rsid w:val="00350738"/>
    <w:rsid w:val="00350AA1"/>
    <w:rsid w:val="00350B05"/>
    <w:rsid w:val="00350CDC"/>
    <w:rsid w:val="00351F8D"/>
    <w:rsid w:val="0035251B"/>
    <w:rsid w:val="00352644"/>
    <w:rsid w:val="00353DCD"/>
    <w:rsid w:val="003541E4"/>
    <w:rsid w:val="003548E3"/>
    <w:rsid w:val="00354E5D"/>
    <w:rsid w:val="00356EAB"/>
    <w:rsid w:val="00357F66"/>
    <w:rsid w:val="003612DF"/>
    <w:rsid w:val="00361BC6"/>
    <w:rsid w:val="003625D7"/>
    <w:rsid w:val="003625F2"/>
    <w:rsid w:val="00362D34"/>
    <w:rsid w:val="003650D7"/>
    <w:rsid w:val="00370208"/>
    <w:rsid w:val="0037214D"/>
    <w:rsid w:val="0037572A"/>
    <w:rsid w:val="00383BCA"/>
    <w:rsid w:val="00385BB8"/>
    <w:rsid w:val="00387849"/>
    <w:rsid w:val="003878F8"/>
    <w:rsid w:val="003912F7"/>
    <w:rsid w:val="00391872"/>
    <w:rsid w:val="00391CCD"/>
    <w:rsid w:val="00391DAD"/>
    <w:rsid w:val="0039209E"/>
    <w:rsid w:val="003920A9"/>
    <w:rsid w:val="00392A1F"/>
    <w:rsid w:val="00395DEC"/>
    <w:rsid w:val="00396E6C"/>
    <w:rsid w:val="003A010A"/>
    <w:rsid w:val="003A0171"/>
    <w:rsid w:val="003A0606"/>
    <w:rsid w:val="003A0BD3"/>
    <w:rsid w:val="003A188C"/>
    <w:rsid w:val="003A27E6"/>
    <w:rsid w:val="003A375B"/>
    <w:rsid w:val="003A4127"/>
    <w:rsid w:val="003A4AB9"/>
    <w:rsid w:val="003A4FC6"/>
    <w:rsid w:val="003A52B5"/>
    <w:rsid w:val="003A5F25"/>
    <w:rsid w:val="003A6CAF"/>
    <w:rsid w:val="003A6F45"/>
    <w:rsid w:val="003A7A6D"/>
    <w:rsid w:val="003A7EBC"/>
    <w:rsid w:val="003B0B66"/>
    <w:rsid w:val="003B1E07"/>
    <w:rsid w:val="003B3144"/>
    <w:rsid w:val="003B346B"/>
    <w:rsid w:val="003B3E88"/>
    <w:rsid w:val="003B5999"/>
    <w:rsid w:val="003B776E"/>
    <w:rsid w:val="003C19C9"/>
    <w:rsid w:val="003C1F33"/>
    <w:rsid w:val="003C3729"/>
    <w:rsid w:val="003C3D88"/>
    <w:rsid w:val="003C4011"/>
    <w:rsid w:val="003C51AC"/>
    <w:rsid w:val="003C5608"/>
    <w:rsid w:val="003C64DD"/>
    <w:rsid w:val="003C65B0"/>
    <w:rsid w:val="003C71C8"/>
    <w:rsid w:val="003C7D24"/>
    <w:rsid w:val="003C7FF6"/>
    <w:rsid w:val="003D0782"/>
    <w:rsid w:val="003D08C7"/>
    <w:rsid w:val="003D127E"/>
    <w:rsid w:val="003D2303"/>
    <w:rsid w:val="003D35D6"/>
    <w:rsid w:val="003D4173"/>
    <w:rsid w:val="003D41C7"/>
    <w:rsid w:val="003D66A9"/>
    <w:rsid w:val="003D770A"/>
    <w:rsid w:val="003E07E0"/>
    <w:rsid w:val="003E0A53"/>
    <w:rsid w:val="003E1B6E"/>
    <w:rsid w:val="003E6296"/>
    <w:rsid w:val="003E6F24"/>
    <w:rsid w:val="003F1B10"/>
    <w:rsid w:val="003F27EF"/>
    <w:rsid w:val="003F44A7"/>
    <w:rsid w:val="003F4B84"/>
    <w:rsid w:val="003F5394"/>
    <w:rsid w:val="003F5535"/>
    <w:rsid w:val="003F6039"/>
    <w:rsid w:val="003F79ED"/>
    <w:rsid w:val="004018F6"/>
    <w:rsid w:val="00401E7F"/>
    <w:rsid w:val="004031D0"/>
    <w:rsid w:val="0040515F"/>
    <w:rsid w:val="004059A3"/>
    <w:rsid w:val="00406C75"/>
    <w:rsid w:val="00407B55"/>
    <w:rsid w:val="004100C1"/>
    <w:rsid w:val="00410875"/>
    <w:rsid w:val="0041095F"/>
    <w:rsid w:val="0041351F"/>
    <w:rsid w:val="00413ED3"/>
    <w:rsid w:val="004153B2"/>
    <w:rsid w:val="0041612A"/>
    <w:rsid w:val="0041677A"/>
    <w:rsid w:val="00420083"/>
    <w:rsid w:val="004209D0"/>
    <w:rsid w:val="00420C22"/>
    <w:rsid w:val="00425B68"/>
    <w:rsid w:val="0042607D"/>
    <w:rsid w:val="00426B3C"/>
    <w:rsid w:val="00426F71"/>
    <w:rsid w:val="00427339"/>
    <w:rsid w:val="004274F1"/>
    <w:rsid w:val="0042764E"/>
    <w:rsid w:val="00427C17"/>
    <w:rsid w:val="0043040F"/>
    <w:rsid w:val="004309ED"/>
    <w:rsid w:val="004313D5"/>
    <w:rsid w:val="00431718"/>
    <w:rsid w:val="00431FB4"/>
    <w:rsid w:val="004337C8"/>
    <w:rsid w:val="0043398E"/>
    <w:rsid w:val="00433C09"/>
    <w:rsid w:val="00433E64"/>
    <w:rsid w:val="00435BC1"/>
    <w:rsid w:val="0043706E"/>
    <w:rsid w:val="00437BB8"/>
    <w:rsid w:val="004408E2"/>
    <w:rsid w:val="00441666"/>
    <w:rsid w:val="004440D2"/>
    <w:rsid w:val="00446BA0"/>
    <w:rsid w:val="00447082"/>
    <w:rsid w:val="004472BC"/>
    <w:rsid w:val="004475D6"/>
    <w:rsid w:val="0045049E"/>
    <w:rsid w:val="00452E9B"/>
    <w:rsid w:val="00454567"/>
    <w:rsid w:val="00454E92"/>
    <w:rsid w:val="004569AA"/>
    <w:rsid w:val="0046018D"/>
    <w:rsid w:val="00462663"/>
    <w:rsid w:val="00462C07"/>
    <w:rsid w:val="0046404B"/>
    <w:rsid w:val="00464E80"/>
    <w:rsid w:val="00465FAB"/>
    <w:rsid w:val="0046673B"/>
    <w:rsid w:val="00470794"/>
    <w:rsid w:val="00473B2C"/>
    <w:rsid w:val="00474A63"/>
    <w:rsid w:val="004750D4"/>
    <w:rsid w:val="00477200"/>
    <w:rsid w:val="00477293"/>
    <w:rsid w:val="004808D3"/>
    <w:rsid w:val="00481CEC"/>
    <w:rsid w:val="00482D35"/>
    <w:rsid w:val="0048487C"/>
    <w:rsid w:val="00484C4A"/>
    <w:rsid w:val="00487CEC"/>
    <w:rsid w:val="00490561"/>
    <w:rsid w:val="00491C91"/>
    <w:rsid w:val="0049402E"/>
    <w:rsid w:val="004977F5"/>
    <w:rsid w:val="004A17F1"/>
    <w:rsid w:val="004A1BDE"/>
    <w:rsid w:val="004A1FAF"/>
    <w:rsid w:val="004A2F27"/>
    <w:rsid w:val="004A32FA"/>
    <w:rsid w:val="004A364A"/>
    <w:rsid w:val="004A3EC7"/>
    <w:rsid w:val="004A5361"/>
    <w:rsid w:val="004A6214"/>
    <w:rsid w:val="004A640E"/>
    <w:rsid w:val="004A6719"/>
    <w:rsid w:val="004A68FB"/>
    <w:rsid w:val="004A7D6A"/>
    <w:rsid w:val="004B083A"/>
    <w:rsid w:val="004B09FA"/>
    <w:rsid w:val="004B1D7E"/>
    <w:rsid w:val="004B249A"/>
    <w:rsid w:val="004B24F1"/>
    <w:rsid w:val="004B2ED1"/>
    <w:rsid w:val="004B3969"/>
    <w:rsid w:val="004B439B"/>
    <w:rsid w:val="004B6073"/>
    <w:rsid w:val="004B65AA"/>
    <w:rsid w:val="004B67F3"/>
    <w:rsid w:val="004B6B6F"/>
    <w:rsid w:val="004B73BB"/>
    <w:rsid w:val="004B7A06"/>
    <w:rsid w:val="004C0776"/>
    <w:rsid w:val="004C1F27"/>
    <w:rsid w:val="004C21E0"/>
    <w:rsid w:val="004C54FC"/>
    <w:rsid w:val="004C65CB"/>
    <w:rsid w:val="004C793C"/>
    <w:rsid w:val="004C7C89"/>
    <w:rsid w:val="004D0133"/>
    <w:rsid w:val="004D02BC"/>
    <w:rsid w:val="004D044A"/>
    <w:rsid w:val="004D04FD"/>
    <w:rsid w:val="004D0BD9"/>
    <w:rsid w:val="004D2A0C"/>
    <w:rsid w:val="004D3CD6"/>
    <w:rsid w:val="004D3D1B"/>
    <w:rsid w:val="004D448D"/>
    <w:rsid w:val="004D4670"/>
    <w:rsid w:val="004D4B5A"/>
    <w:rsid w:val="004D6615"/>
    <w:rsid w:val="004D73E0"/>
    <w:rsid w:val="004E05FA"/>
    <w:rsid w:val="004E16BD"/>
    <w:rsid w:val="004E17C0"/>
    <w:rsid w:val="004E48A3"/>
    <w:rsid w:val="004E6B61"/>
    <w:rsid w:val="004F127B"/>
    <w:rsid w:val="004F29C0"/>
    <w:rsid w:val="004F3721"/>
    <w:rsid w:val="004F3EC9"/>
    <w:rsid w:val="004F679A"/>
    <w:rsid w:val="004F7EE3"/>
    <w:rsid w:val="005002F2"/>
    <w:rsid w:val="005005AE"/>
    <w:rsid w:val="00502034"/>
    <w:rsid w:val="0050291E"/>
    <w:rsid w:val="00503E8A"/>
    <w:rsid w:val="00504593"/>
    <w:rsid w:val="005056F3"/>
    <w:rsid w:val="00507088"/>
    <w:rsid w:val="00507C1A"/>
    <w:rsid w:val="00510903"/>
    <w:rsid w:val="0051132E"/>
    <w:rsid w:val="005119FD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70B5"/>
    <w:rsid w:val="00517989"/>
    <w:rsid w:val="005201A9"/>
    <w:rsid w:val="00520FBF"/>
    <w:rsid w:val="005210B0"/>
    <w:rsid w:val="00521933"/>
    <w:rsid w:val="005225FE"/>
    <w:rsid w:val="005226AD"/>
    <w:rsid w:val="00522F30"/>
    <w:rsid w:val="00523709"/>
    <w:rsid w:val="0052561D"/>
    <w:rsid w:val="00526042"/>
    <w:rsid w:val="0052654B"/>
    <w:rsid w:val="0053136B"/>
    <w:rsid w:val="00531FD4"/>
    <w:rsid w:val="0053288E"/>
    <w:rsid w:val="00534658"/>
    <w:rsid w:val="00534BC5"/>
    <w:rsid w:val="00535104"/>
    <w:rsid w:val="00536CAC"/>
    <w:rsid w:val="005406D8"/>
    <w:rsid w:val="0054194B"/>
    <w:rsid w:val="00542296"/>
    <w:rsid w:val="0054270E"/>
    <w:rsid w:val="00542AAA"/>
    <w:rsid w:val="005437E7"/>
    <w:rsid w:val="00543C0A"/>
    <w:rsid w:val="005440CA"/>
    <w:rsid w:val="00544437"/>
    <w:rsid w:val="00550133"/>
    <w:rsid w:val="00550235"/>
    <w:rsid w:val="00550F00"/>
    <w:rsid w:val="00550F1E"/>
    <w:rsid w:val="00551367"/>
    <w:rsid w:val="00553531"/>
    <w:rsid w:val="005559BF"/>
    <w:rsid w:val="00556CD3"/>
    <w:rsid w:val="00557644"/>
    <w:rsid w:val="00557C16"/>
    <w:rsid w:val="00560704"/>
    <w:rsid w:val="00562A6A"/>
    <w:rsid w:val="00563918"/>
    <w:rsid w:val="00564F43"/>
    <w:rsid w:val="00566257"/>
    <w:rsid w:val="00566A3F"/>
    <w:rsid w:val="0057209F"/>
    <w:rsid w:val="00572411"/>
    <w:rsid w:val="00572537"/>
    <w:rsid w:val="00572E8C"/>
    <w:rsid w:val="00572F38"/>
    <w:rsid w:val="0057342F"/>
    <w:rsid w:val="0057513D"/>
    <w:rsid w:val="0057767B"/>
    <w:rsid w:val="00577BEA"/>
    <w:rsid w:val="00577DC5"/>
    <w:rsid w:val="00577F31"/>
    <w:rsid w:val="005826B4"/>
    <w:rsid w:val="00584268"/>
    <w:rsid w:val="005867AA"/>
    <w:rsid w:val="0059051C"/>
    <w:rsid w:val="005917D0"/>
    <w:rsid w:val="0059277A"/>
    <w:rsid w:val="00593543"/>
    <w:rsid w:val="00593BEE"/>
    <w:rsid w:val="005972E9"/>
    <w:rsid w:val="005A057F"/>
    <w:rsid w:val="005A24B9"/>
    <w:rsid w:val="005A32BF"/>
    <w:rsid w:val="005A46C2"/>
    <w:rsid w:val="005A5730"/>
    <w:rsid w:val="005A5C7C"/>
    <w:rsid w:val="005A5FA7"/>
    <w:rsid w:val="005A6C4F"/>
    <w:rsid w:val="005B02DE"/>
    <w:rsid w:val="005B16D1"/>
    <w:rsid w:val="005B2DA0"/>
    <w:rsid w:val="005B4131"/>
    <w:rsid w:val="005B481E"/>
    <w:rsid w:val="005B4956"/>
    <w:rsid w:val="005C126B"/>
    <w:rsid w:val="005C1690"/>
    <w:rsid w:val="005C410C"/>
    <w:rsid w:val="005C42E5"/>
    <w:rsid w:val="005C4582"/>
    <w:rsid w:val="005C5031"/>
    <w:rsid w:val="005C5052"/>
    <w:rsid w:val="005C5BBE"/>
    <w:rsid w:val="005C5D75"/>
    <w:rsid w:val="005C7A2E"/>
    <w:rsid w:val="005D2D70"/>
    <w:rsid w:val="005D3E2B"/>
    <w:rsid w:val="005D52CF"/>
    <w:rsid w:val="005D6371"/>
    <w:rsid w:val="005D6A82"/>
    <w:rsid w:val="005D6F67"/>
    <w:rsid w:val="005D7E76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008B"/>
    <w:rsid w:val="00601077"/>
    <w:rsid w:val="00601D7D"/>
    <w:rsid w:val="00601FF5"/>
    <w:rsid w:val="006027D5"/>
    <w:rsid w:val="006033FA"/>
    <w:rsid w:val="00604652"/>
    <w:rsid w:val="00605034"/>
    <w:rsid w:val="006052A6"/>
    <w:rsid w:val="00605A1B"/>
    <w:rsid w:val="00606974"/>
    <w:rsid w:val="00610077"/>
    <w:rsid w:val="00610276"/>
    <w:rsid w:val="00610F37"/>
    <w:rsid w:val="006110C2"/>
    <w:rsid w:val="00614C9B"/>
    <w:rsid w:val="006175D4"/>
    <w:rsid w:val="00617A9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310F7"/>
    <w:rsid w:val="00631438"/>
    <w:rsid w:val="00631653"/>
    <w:rsid w:val="006324BE"/>
    <w:rsid w:val="00633068"/>
    <w:rsid w:val="006362AA"/>
    <w:rsid w:val="00636427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51BC4"/>
    <w:rsid w:val="00651F2B"/>
    <w:rsid w:val="00652CB3"/>
    <w:rsid w:val="00652DB2"/>
    <w:rsid w:val="00654F8E"/>
    <w:rsid w:val="00655111"/>
    <w:rsid w:val="00656FAC"/>
    <w:rsid w:val="006572DE"/>
    <w:rsid w:val="0065791C"/>
    <w:rsid w:val="0066242B"/>
    <w:rsid w:val="00666693"/>
    <w:rsid w:val="006669C6"/>
    <w:rsid w:val="00667790"/>
    <w:rsid w:val="00667E91"/>
    <w:rsid w:val="00670AD9"/>
    <w:rsid w:val="006713CD"/>
    <w:rsid w:val="00672AB8"/>
    <w:rsid w:val="00673E16"/>
    <w:rsid w:val="006763F3"/>
    <w:rsid w:val="00676AEF"/>
    <w:rsid w:val="00677A8D"/>
    <w:rsid w:val="00677E75"/>
    <w:rsid w:val="00681045"/>
    <w:rsid w:val="00683353"/>
    <w:rsid w:val="00684CE7"/>
    <w:rsid w:val="00685024"/>
    <w:rsid w:val="00686697"/>
    <w:rsid w:val="00686F7D"/>
    <w:rsid w:val="00687767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B26"/>
    <w:rsid w:val="006A340C"/>
    <w:rsid w:val="006A4308"/>
    <w:rsid w:val="006A66A4"/>
    <w:rsid w:val="006A6E33"/>
    <w:rsid w:val="006A7834"/>
    <w:rsid w:val="006B052F"/>
    <w:rsid w:val="006B09D4"/>
    <w:rsid w:val="006B0F05"/>
    <w:rsid w:val="006B16BC"/>
    <w:rsid w:val="006B16F2"/>
    <w:rsid w:val="006B2FDE"/>
    <w:rsid w:val="006B42A7"/>
    <w:rsid w:val="006B4EA1"/>
    <w:rsid w:val="006B6670"/>
    <w:rsid w:val="006B687A"/>
    <w:rsid w:val="006B7436"/>
    <w:rsid w:val="006B7C5E"/>
    <w:rsid w:val="006C0490"/>
    <w:rsid w:val="006C2FA8"/>
    <w:rsid w:val="006C3009"/>
    <w:rsid w:val="006C4280"/>
    <w:rsid w:val="006C6E16"/>
    <w:rsid w:val="006D24E3"/>
    <w:rsid w:val="006D484F"/>
    <w:rsid w:val="006D4B80"/>
    <w:rsid w:val="006D4CF5"/>
    <w:rsid w:val="006D5044"/>
    <w:rsid w:val="006D700D"/>
    <w:rsid w:val="006D7D58"/>
    <w:rsid w:val="006E0B2C"/>
    <w:rsid w:val="006E1967"/>
    <w:rsid w:val="006E1E11"/>
    <w:rsid w:val="006E1E16"/>
    <w:rsid w:val="006E2F05"/>
    <w:rsid w:val="006E3359"/>
    <w:rsid w:val="006E3394"/>
    <w:rsid w:val="006E3525"/>
    <w:rsid w:val="006E4E8B"/>
    <w:rsid w:val="006E6A4A"/>
    <w:rsid w:val="006E700D"/>
    <w:rsid w:val="006F0459"/>
    <w:rsid w:val="006F5397"/>
    <w:rsid w:val="006F5FE3"/>
    <w:rsid w:val="006F627F"/>
    <w:rsid w:val="006F726F"/>
    <w:rsid w:val="006F7FD2"/>
    <w:rsid w:val="007006E3"/>
    <w:rsid w:val="00700844"/>
    <w:rsid w:val="007014A5"/>
    <w:rsid w:val="0070216F"/>
    <w:rsid w:val="007050E4"/>
    <w:rsid w:val="007054AD"/>
    <w:rsid w:val="00705D1A"/>
    <w:rsid w:val="007079BD"/>
    <w:rsid w:val="00707BB0"/>
    <w:rsid w:val="00707DE5"/>
    <w:rsid w:val="00710121"/>
    <w:rsid w:val="00710EA9"/>
    <w:rsid w:val="00711E7E"/>
    <w:rsid w:val="00712650"/>
    <w:rsid w:val="0071278E"/>
    <w:rsid w:val="00712BF3"/>
    <w:rsid w:val="00712D4A"/>
    <w:rsid w:val="00712E90"/>
    <w:rsid w:val="0071498E"/>
    <w:rsid w:val="00714B34"/>
    <w:rsid w:val="00715150"/>
    <w:rsid w:val="00715C7A"/>
    <w:rsid w:val="00720E61"/>
    <w:rsid w:val="00720F16"/>
    <w:rsid w:val="007211BC"/>
    <w:rsid w:val="007211F7"/>
    <w:rsid w:val="00721546"/>
    <w:rsid w:val="00721730"/>
    <w:rsid w:val="00721A66"/>
    <w:rsid w:val="007242AE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5E2"/>
    <w:rsid w:val="007347D5"/>
    <w:rsid w:val="007354F8"/>
    <w:rsid w:val="007357D8"/>
    <w:rsid w:val="007359F9"/>
    <w:rsid w:val="007368FA"/>
    <w:rsid w:val="00736A42"/>
    <w:rsid w:val="00737F27"/>
    <w:rsid w:val="0074114D"/>
    <w:rsid w:val="007416CB"/>
    <w:rsid w:val="00745641"/>
    <w:rsid w:val="00745CC0"/>
    <w:rsid w:val="00752359"/>
    <w:rsid w:val="00752708"/>
    <w:rsid w:val="00753F4B"/>
    <w:rsid w:val="00755040"/>
    <w:rsid w:val="00755376"/>
    <w:rsid w:val="00755C3E"/>
    <w:rsid w:val="007563BD"/>
    <w:rsid w:val="00756AD6"/>
    <w:rsid w:val="007606A9"/>
    <w:rsid w:val="00760F35"/>
    <w:rsid w:val="00762204"/>
    <w:rsid w:val="00763EEE"/>
    <w:rsid w:val="0076465A"/>
    <w:rsid w:val="007654FF"/>
    <w:rsid w:val="00766C68"/>
    <w:rsid w:val="00771D35"/>
    <w:rsid w:val="00774412"/>
    <w:rsid w:val="0077469E"/>
    <w:rsid w:val="00774EAE"/>
    <w:rsid w:val="00776BD4"/>
    <w:rsid w:val="007774BC"/>
    <w:rsid w:val="00777AB0"/>
    <w:rsid w:val="0078086B"/>
    <w:rsid w:val="00781AF8"/>
    <w:rsid w:val="0078261E"/>
    <w:rsid w:val="0078303B"/>
    <w:rsid w:val="0078312F"/>
    <w:rsid w:val="00783D86"/>
    <w:rsid w:val="00785357"/>
    <w:rsid w:val="00786519"/>
    <w:rsid w:val="00786C40"/>
    <w:rsid w:val="00786C82"/>
    <w:rsid w:val="00787391"/>
    <w:rsid w:val="00787EDA"/>
    <w:rsid w:val="00790664"/>
    <w:rsid w:val="00791A33"/>
    <w:rsid w:val="007932A4"/>
    <w:rsid w:val="007937A9"/>
    <w:rsid w:val="00793CE0"/>
    <w:rsid w:val="0079572A"/>
    <w:rsid w:val="0079654A"/>
    <w:rsid w:val="00796CC6"/>
    <w:rsid w:val="007A0C05"/>
    <w:rsid w:val="007A19F3"/>
    <w:rsid w:val="007A1B1F"/>
    <w:rsid w:val="007A20DF"/>
    <w:rsid w:val="007A4C0D"/>
    <w:rsid w:val="007A56B2"/>
    <w:rsid w:val="007A5991"/>
    <w:rsid w:val="007A5DCA"/>
    <w:rsid w:val="007A6787"/>
    <w:rsid w:val="007A67E7"/>
    <w:rsid w:val="007A6D53"/>
    <w:rsid w:val="007A7990"/>
    <w:rsid w:val="007B09EA"/>
    <w:rsid w:val="007B2530"/>
    <w:rsid w:val="007B3465"/>
    <w:rsid w:val="007B4AEB"/>
    <w:rsid w:val="007B5A47"/>
    <w:rsid w:val="007B5F76"/>
    <w:rsid w:val="007B6516"/>
    <w:rsid w:val="007B6D73"/>
    <w:rsid w:val="007C059B"/>
    <w:rsid w:val="007C0A58"/>
    <w:rsid w:val="007C0F77"/>
    <w:rsid w:val="007C353D"/>
    <w:rsid w:val="007C3A2B"/>
    <w:rsid w:val="007C4159"/>
    <w:rsid w:val="007C55FB"/>
    <w:rsid w:val="007C6367"/>
    <w:rsid w:val="007C6AE0"/>
    <w:rsid w:val="007C709C"/>
    <w:rsid w:val="007D00A9"/>
    <w:rsid w:val="007D133D"/>
    <w:rsid w:val="007D13CE"/>
    <w:rsid w:val="007D23EF"/>
    <w:rsid w:val="007D2F6F"/>
    <w:rsid w:val="007D32E4"/>
    <w:rsid w:val="007D4C18"/>
    <w:rsid w:val="007D4F1D"/>
    <w:rsid w:val="007D5AFF"/>
    <w:rsid w:val="007D63F5"/>
    <w:rsid w:val="007D6D8F"/>
    <w:rsid w:val="007D7131"/>
    <w:rsid w:val="007D7152"/>
    <w:rsid w:val="007E00A1"/>
    <w:rsid w:val="007E1B3E"/>
    <w:rsid w:val="007E1E8C"/>
    <w:rsid w:val="007E350E"/>
    <w:rsid w:val="007E421C"/>
    <w:rsid w:val="007E7186"/>
    <w:rsid w:val="007E74C2"/>
    <w:rsid w:val="007F000E"/>
    <w:rsid w:val="007F05A2"/>
    <w:rsid w:val="007F0814"/>
    <w:rsid w:val="007F18B1"/>
    <w:rsid w:val="007F37CD"/>
    <w:rsid w:val="007F3E77"/>
    <w:rsid w:val="007F3F2A"/>
    <w:rsid w:val="007F73D6"/>
    <w:rsid w:val="007F770F"/>
    <w:rsid w:val="008013F9"/>
    <w:rsid w:val="008016A9"/>
    <w:rsid w:val="008028B5"/>
    <w:rsid w:val="00804B68"/>
    <w:rsid w:val="00805EC2"/>
    <w:rsid w:val="008061A8"/>
    <w:rsid w:val="008071B5"/>
    <w:rsid w:val="0081195A"/>
    <w:rsid w:val="00812153"/>
    <w:rsid w:val="0081240A"/>
    <w:rsid w:val="0081346F"/>
    <w:rsid w:val="00814812"/>
    <w:rsid w:val="008149D5"/>
    <w:rsid w:val="00814C06"/>
    <w:rsid w:val="00815689"/>
    <w:rsid w:val="008168B5"/>
    <w:rsid w:val="008203B9"/>
    <w:rsid w:val="0082480B"/>
    <w:rsid w:val="0082517D"/>
    <w:rsid w:val="00826980"/>
    <w:rsid w:val="00830ACD"/>
    <w:rsid w:val="00830DE7"/>
    <w:rsid w:val="008311F0"/>
    <w:rsid w:val="0083406A"/>
    <w:rsid w:val="00836BB1"/>
    <w:rsid w:val="00836D48"/>
    <w:rsid w:val="00837DD6"/>
    <w:rsid w:val="0084064A"/>
    <w:rsid w:val="00840DEA"/>
    <w:rsid w:val="00841D68"/>
    <w:rsid w:val="00843BE6"/>
    <w:rsid w:val="00845794"/>
    <w:rsid w:val="00845E6C"/>
    <w:rsid w:val="00845FD8"/>
    <w:rsid w:val="00850B22"/>
    <w:rsid w:val="0085119D"/>
    <w:rsid w:val="008512C8"/>
    <w:rsid w:val="00852744"/>
    <w:rsid w:val="00852937"/>
    <w:rsid w:val="00854693"/>
    <w:rsid w:val="008560C2"/>
    <w:rsid w:val="00856F8D"/>
    <w:rsid w:val="008618A6"/>
    <w:rsid w:val="00861BBD"/>
    <w:rsid w:val="00862CD6"/>
    <w:rsid w:val="00862F67"/>
    <w:rsid w:val="008634F9"/>
    <w:rsid w:val="00864797"/>
    <w:rsid w:val="0086502D"/>
    <w:rsid w:val="00865E02"/>
    <w:rsid w:val="0086777B"/>
    <w:rsid w:val="00874994"/>
    <w:rsid w:val="00874F71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230F"/>
    <w:rsid w:val="008843EC"/>
    <w:rsid w:val="00884801"/>
    <w:rsid w:val="008848C7"/>
    <w:rsid w:val="008916B2"/>
    <w:rsid w:val="00892F07"/>
    <w:rsid w:val="00893224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5700"/>
    <w:rsid w:val="008A6064"/>
    <w:rsid w:val="008B00FB"/>
    <w:rsid w:val="008B2A7A"/>
    <w:rsid w:val="008B4133"/>
    <w:rsid w:val="008B4843"/>
    <w:rsid w:val="008B5915"/>
    <w:rsid w:val="008B5ED4"/>
    <w:rsid w:val="008B6047"/>
    <w:rsid w:val="008B7206"/>
    <w:rsid w:val="008B7CDB"/>
    <w:rsid w:val="008B7D7B"/>
    <w:rsid w:val="008B7FAA"/>
    <w:rsid w:val="008C0051"/>
    <w:rsid w:val="008C0AB4"/>
    <w:rsid w:val="008C24D6"/>
    <w:rsid w:val="008C3BA5"/>
    <w:rsid w:val="008C4822"/>
    <w:rsid w:val="008C5103"/>
    <w:rsid w:val="008C575C"/>
    <w:rsid w:val="008C6F78"/>
    <w:rsid w:val="008C6F83"/>
    <w:rsid w:val="008C705F"/>
    <w:rsid w:val="008D042B"/>
    <w:rsid w:val="008D1797"/>
    <w:rsid w:val="008D3864"/>
    <w:rsid w:val="008D39E7"/>
    <w:rsid w:val="008D3CB2"/>
    <w:rsid w:val="008D3FF0"/>
    <w:rsid w:val="008D490D"/>
    <w:rsid w:val="008D4B6A"/>
    <w:rsid w:val="008D4EE7"/>
    <w:rsid w:val="008D585C"/>
    <w:rsid w:val="008E174A"/>
    <w:rsid w:val="008E1951"/>
    <w:rsid w:val="008E2044"/>
    <w:rsid w:val="008E26A8"/>
    <w:rsid w:val="008E30A5"/>
    <w:rsid w:val="008E332D"/>
    <w:rsid w:val="008E3569"/>
    <w:rsid w:val="008E4D26"/>
    <w:rsid w:val="008E5A10"/>
    <w:rsid w:val="008F1894"/>
    <w:rsid w:val="008F1B39"/>
    <w:rsid w:val="008F28D2"/>
    <w:rsid w:val="008F35C2"/>
    <w:rsid w:val="008F3BF8"/>
    <w:rsid w:val="008F53D0"/>
    <w:rsid w:val="008F5FBC"/>
    <w:rsid w:val="008F7CDD"/>
    <w:rsid w:val="00900023"/>
    <w:rsid w:val="00900310"/>
    <w:rsid w:val="00900CB1"/>
    <w:rsid w:val="009017B1"/>
    <w:rsid w:val="00904F2C"/>
    <w:rsid w:val="00904F8A"/>
    <w:rsid w:val="0090559A"/>
    <w:rsid w:val="00905D31"/>
    <w:rsid w:val="00906CA3"/>
    <w:rsid w:val="00906E8D"/>
    <w:rsid w:val="00911E43"/>
    <w:rsid w:val="00912046"/>
    <w:rsid w:val="009125E1"/>
    <w:rsid w:val="00912878"/>
    <w:rsid w:val="00912B64"/>
    <w:rsid w:val="00913308"/>
    <w:rsid w:val="00914402"/>
    <w:rsid w:val="0091474D"/>
    <w:rsid w:val="00914CB6"/>
    <w:rsid w:val="00915311"/>
    <w:rsid w:val="00915C91"/>
    <w:rsid w:val="009162B0"/>
    <w:rsid w:val="0091767D"/>
    <w:rsid w:val="00917A66"/>
    <w:rsid w:val="00920085"/>
    <w:rsid w:val="009200A5"/>
    <w:rsid w:val="00921573"/>
    <w:rsid w:val="0092206B"/>
    <w:rsid w:val="00923234"/>
    <w:rsid w:val="00925206"/>
    <w:rsid w:val="00926A22"/>
    <w:rsid w:val="00926D3D"/>
    <w:rsid w:val="009277DF"/>
    <w:rsid w:val="009302D5"/>
    <w:rsid w:val="00932286"/>
    <w:rsid w:val="00932768"/>
    <w:rsid w:val="00932E2C"/>
    <w:rsid w:val="00934664"/>
    <w:rsid w:val="00934E81"/>
    <w:rsid w:val="00937048"/>
    <w:rsid w:val="009370CE"/>
    <w:rsid w:val="00937200"/>
    <w:rsid w:val="00940744"/>
    <w:rsid w:val="00943A94"/>
    <w:rsid w:val="00943F80"/>
    <w:rsid w:val="00945603"/>
    <w:rsid w:val="00945703"/>
    <w:rsid w:val="009512C6"/>
    <w:rsid w:val="00951A6B"/>
    <w:rsid w:val="009521FF"/>
    <w:rsid w:val="0095307B"/>
    <w:rsid w:val="00955722"/>
    <w:rsid w:val="00957250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67CA0"/>
    <w:rsid w:val="00967CE7"/>
    <w:rsid w:val="0097049D"/>
    <w:rsid w:val="0097056E"/>
    <w:rsid w:val="0097147F"/>
    <w:rsid w:val="00972344"/>
    <w:rsid w:val="00972991"/>
    <w:rsid w:val="00974D13"/>
    <w:rsid w:val="009767BE"/>
    <w:rsid w:val="00976CAB"/>
    <w:rsid w:val="00977B5D"/>
    <w:rsid w:val="00980881"/>
    <w:rsid w:val="009808D1"/>
    <w:rsid w:val="009835A9"/>
    <w:rsid w:val="00983CF1"/>
    <w:rsid w:val="0098453E"/>
    <w:rsid w:val="00985668"/>
    <w:rsid w:val="00993C72"/>
    <w:rsid w:val="009942C6"/>
    <w:rsid w:val="009962FE"/>
    <w:rsid w:val="009968C4"/>
    <w:rsid w:val="00997092"/>
    <w:rsid w:val="009A06A8"/>
    <w:rsid w:val="009A2737"/>
    <w:rsid w:val="009A2F9C"/>
    <w:rsid w:val="009A3F5C"/>
    <w:rsid w:val="009A482E"/>
    <w:rsid w:val="009A569E"/>
    <w:rsid w:val="009A62BF"/>
    <w:rsid w:val="009B0545"/>
    <w:rsid w:val="009B2574"/>
    <w:rsid w:val="009B34D2"/>
    <w:rsid w:val="009B3D7B"/>
    <w:rsid w:val="009B57A6"/>
    <w:rsid w:val="009B59CB"/>
    <w:rsid w:val="009B5AF0"/>
    <w:rsid w:val="009B6647"/>
    <w:rsid w:val="009B6D95"/>
    <w:rsid w:val="009B73F1"/>
    <w:rsid w:val="009B74E1"/>
    <w:rsid w:val="009C12FB"/>
    <w:rsid w:val="009C26D6"/>
    <w:rsid w:val="009C2941"/>
    <w:rsid w:val="009C29CC"/>
    <w:rsid w:val="009C2B08"/>
    <w:rsid w:val="009C30A6"/>
    <w:rsid w:val="009C47F0"/>
    <w:rsid w:val="009C4C95"/>
    <w:rsid w:val="009C5DA9"/>
    <w:rsid w:val="009C5EBA"/>
    <w:rsid w:val="009C6275"/>
    <w:rsid w:val="009C63AF"/>
    <w:rsid w:val="009C6889"/>
    <w:rsid w:val="009C774F"/>
    <w:rsid w:val="009D0D7F"/>
    <w:rsid w:val="009D19C0"/>
    <w:rsid w:val="009D2E61"/>
    <w:rsid w:val="009D4DD6"/>
    <w:rsid w:val="009D4EAE"/>
    <w:rsid w:val="009D6D50"/>
    <w:rsid w:val="009D7F16"/>
    <w:rsid w:val="009E28D5"/>
    <w:rsid w:val="009E38C3"/>
    <w:rsid w:val="009E3BC1"/>
    <w:rsid w:val="009E5E8F"/>
    <w:rsid w:val="009E714D"/>
    <w:rsid w:val="009E7F49"/>
    <w:rsid w:val="009F23AC"/>
    <w:rsid w:val="009F2698"/>
    <w:rsid w:val="009F288F"/>
    <w:rsid w:val="009F2D97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C0A"/>
    <w:rsid w:val="00A05C92"/>
    <w:rsid w:val="00A065EC"/>
    <w:rsid w:val="00A06FB7"/>
    <w:rsid w:val="00A07454"/>
    <w:rsid w:val="00A07B00"/>
    <w:rsid w:val="00A07F70"/>
    <w:rsid w:val="00A10969"/>
    <w:rsid w:val="00A129C6"/>
    <w:rsid w:val="00A12F6B"/>
    <w:rsid w:val="00A15ED2"/>
    <w:rsid w:val="00A1752F"/>
    <w:rsid w:val="00A20E68"/>
    <w:rsid w:val="00A20FD6"/>
    <w:rsid w:val="00A2198C"/>
    <w:rsid w:val="00A21A04"/>
    <w:rsid w:val="00A21EE4"/>
    <w:rsid w:val="00A23895"/>
    <w:rsid w:val="00A23D08"/>
    <w:rsid w:val="00A249CF"/>
    <w:rsid w:val="00A25BFA"/>
    <w:rsid w:val="00A2680B"/>
    <w:rsid w:val="00A26B0D"/>
    <w:rsid w:val="00A302D2"/>
    <w:rsid w:val="00A30A0D"/>
    <w:rsid w:val="00A31860"/>
    <w:rsid w:val="00A330D0"/>
    <w:rsid w:val="00A331A4"/>
    <w:rsid w:val="00A352E5"/>
    <w:rsid w:val="00A406F0"/>
    <w:rsid w:val="00A40C55"/>
    <w:rsid w:val="00A40DF1"/>
    <w:rsid w:val="00A41082"/>
    <w:rsid w:val="00A44AD2"/>
    <w:rsid w:val="00A459FB"/>
    <w:rsid w:val="00A463A3"/>
    <w:rsid w:val="00A474A8"/>
    <w:rsid w:val="00A47880"/>
    <w:rsid w:val="00A50732"/>
    <w:rsid w:val="00A50BC3"/>
    <w:rsid w:val="00A5112C"/>
    <w:rsid w:val="00A5341D"/>
    <w:rsid w:val="00A5366B"/>
    <w:rsid w:val="00A53E54"/>
    <w:rsid w:val="00A546F7"/>
    <w:rsid w:val="00A547BF"/>
    <w:rsid w:val="00A55E0D"/>
    <w:rsid w:val="00A565A0"/>
    <w:rsid w:val="00A56665"/>
    <w:rsid w:val="00A56964"/>
    <w:rsid w:val="00A56C60"/>
    <w:rsid w:val="00A60D2C"/>
    <w:rsid w:val="00A61FE5"/>
    <w:rsid w:val="00A64315"/>
    <w:rsid w:val="00A64818"/>
    <w:rsid w:val="00A668F5"/>
    <w:rsid w:val="00A70699"/>
    <w:rsid w:val="00A7105F"/>
    <w:rsid w:val="00A712DA"/>
    <w:rsid w:val="00A71F14"/>
    <w:rsid w:val="00A723F2"/>
    <w:rsid w:val="00A7270F"/>
    <w:rsid w:val="00A72E12"/>
    <w:rsid w:val="00A73C0A"/>
    <w:rsid w:val="00A7440D"/>
    <w:rsid w:val="00A74C4E"/>
    <w:rsid w:val="00A74E48"/>
    <w:rsid w:val="00A75C07"/>
    <w:rsid w:val="00A760E7"/>
    <w:rsid w:val="00A76E77"/>
    <w:rsid w:val="00A77617"/>
    <w:rsid w:val="00A80542"/>
    <w:rsid w:val="00A81397"/>
    <w:rsid w:val="00A8163A"/>
    <w:rsid w:val="00A835AF"/>
    <w:rsid w:val="00A84F8E"/>
    <w:rsid w:val="00A86859"/>
    <w:rsid w:val="00A877B9"/>
    <w:rsid w:val="00A9249D"/>
    <w:rsid w:val="00A93F01"/>
    <w:rsid w:val="00A94E36"/>
    <w:rsid w:val="00A95C7A"/>
    <w:rsid w:val="00A97DD9"/>
    <w:rsid w:val="00AA2420"/>
    <w:rsid w:val="00AA2D81"/>
    <w:rsid w:val="00AA4B83"/>
    <w:rsid w:val="00AA4FB9"/>
    <w:rsid w:val="00AA6546"/>
    <w:rsid w:val="00AA725E"/>
    <w:rsid w:val="00AB27EF"/>
    <w:rsid w:val="00AB3E6D"/>
    <w:rsid w:val="00AB4454"/>
    <w:rsid w:val="00AB4F56"/>
    <w:rsid w:val="00AB7D66"/>
    <w:rsid w:val="00AC1BD3"/>
    <w:rsid w:val="00AC26BD"/>
    <w:rsid w:val="00AC2763"/>
    <w:rsid w:val="00AC3954"/>
    <w:rsid w:val="00AC4A11"/>
    <w:rsid w:val="00AC4E26"/>
    <w:rsid w:val="00AC7D47"/>
    <w:rsid w:val="00AD0E7A"/>
    <w:rsid w:val="00AD247C"/>
    <w:rsid w:val="00AD26FA"/>
    <w:rsid w:val="00AD2E5F"/>
    <w:rsid w:val="00AD40A2"/>
    <w:rsid w:val="00AD44D8"/>
    <w:rsid w:val="00AD4509"/>
    <w:rsid w:val="00AD4B3C"/>
    <w:rsid w:val="00AD4FB4"/>
    <w:rsid w:val="00AD5C59"/>
    <w:rsid w:val="00AD6790"/>
    <w:rsid w:val="00AD7137"/>
    <w:rsid w:val="00AD7EF9"/>
    <w:rsid w:val="00AE0734"/>
    <w:rsid w:val="00AE093C"/>
    <w:rsid w:val="00AE0D58"/>
    <w:rsid w:val="00AE1B88"/>
    <w:rsid w:val="00AE5B17"/>
    <w:rsid w:val="00AE6E83"/>
    <w:rsid w:val="00AE770C"/>
    <w:rsid w:val="00AF03B2"/>
    <w:rsid w:val="00AF05FC"/>
    <w:rsid w:val="00AF12CA"/>
    <w:rsid w:val="00AF153A"/>
    <w:rsid w:val="00AF1BB3"/>
    <w:rsid w:val="00AF2BA7"/>
    <w:rsid w:val="00AF2EFB"/>
    <w:rsid w:val="00AF3BFC"/>
    <w:rsid w:val="00AF3F70"/>
    <w:rsid w:val="00AF433C"/>
    <w:rsid w:val="00AF4393"/>
    <w:rsid w:val="00AF4477"/>
    <w:rsid w:val="00AF5A3C"/>
    <w:rsid w:val="00AF678A"/>
    <w:rsid w:val="00AF77C0"/>
    <w:rsid w:val="00AF7F3A"/>
    <w:rsid w:val="00B0016F"/>
    <w:rsid w:val="00B0023B"/>
    <w:rsid w:val="00B00525"/>
    <w:rsid w:val="00B0094E"/>
    <w:rsid w:val="00B01D02"/>
    <w:rsid w:val="00B03DBA"/>
    <w:rsid w:val="00B041D3"/>
    <w:rsid w:val="00B05A7F"/>
    <w:rsid w:val="00B05C68"/>
    <w:rsid w:val="00B074E3"/>
    <w:rsid w:val="00B07BDD"/>
    <w:rsid w:val="00B07EC0"/>
    <w:rsid w:val="00B12949"/>
    <w:rsid w:val="00B12FDD"/>
    <w:rsid w:val="00B13048"/>
    <w:rsid w:val="00B131F1"/>
    <w:rsid w:val="00B13EC4"/>
    <w:rsid w:val="00B13F98"/>
    <w:rsid w:val="00B14508"/>
    <w:rsid w:val="00B14C9E"/>
    <w:rsid w:val="00B158C7"/>
    <w:rsid w:val="00B15C4C"/>
    <w:rsid w:val="00B16CF3"/>
    <w:rsid w:val="00B17CED"/>
    <w:rsid w:val="00B202CC"/>
    <w:rsid w:val="00B22DBA"/>
    <w:rsid w:val="00B247F2"/>
    <w:rsid w:val="00B24A20"/>
    <w:rsid w:val="00B2523F"/>
    <w:rsid w:val="00B26BCD"/>
    <w:rsid w:val="00B26BFA"/>
    <w:rsid w:val="00B27A94"/>
    <w:rsid w:val="00B27B3E"/>
    <w:rsid w:val="00B30139"/>
    <w:rsid w:val="00B30181"/>
    <w:rsid w:val="00B31AEC"/>
    <w:rsid w:val="00B32B93"/>
    <w:rsid w:val="00B33D58"/>
    <w:rsid w:val="00B34238"/>
    <w:rsid w:val="00B345AF"/>
    <w:rsid w:val="00B366AA"/>
    <w:rsid w:val="00B36CB2"/>
    <w:rsid w:val="00B36CC4"/>
    <w:rsid w:val="00B373E4"/>
    <w:rsid w:val="00B37517"/>
    <w:rsid w:val="00B375F3"/>
    <w:rsid w:val="00B375F4"/>
    <w:rsid w:val="00B40E2A"/>
    <w:rsid w:val="00B41264"/>
    <w:rsid w:val="00B4443A"/>
    <w:rsid w:val="00B4531D"/>
    <w:rsid w:val="00B45555"/>
    <w:rsid w:val="00B4656B"/>
    <w:rsid w:val="00B469D6"/>
    <w:rsid w:val="00B46E47"/>
    <w:rsid w:val="00B50112"/>
    <w:rsid w:val="00B50FD4"/>
    <w:rsid w:val="00B52280"/>
    <w:rsid w:val="00B537D7"/>
    <w:rsid w:val="00B5496B"/>
    <w:rsid w:val="00B54C79"/>
    <w:rsid w:val="00B556C6"/>
    <w:rsid w:val="00B5643D"/>
    <w:rsid w:val="00B57B0B"/>
    <w:rsid w:val="00B61102"/>
    <w:rsid w:val="00B61CDD"/>
    <w:rsid w:val="00B62E3C"/>
    <w:rsid w:val="00B64781"/>
    <w:rsid w:val="00B64D90"/>
    <w:rsid w:val="00B66617"/>
    <w:rsid w:val="00B66635"/>
    <w:rsid w:val="00B71035"/>
    <w:rsid w:val="00B71254"/>
    <w:rsid w:val="00B713D1"/>
    <w:rsid w:val="00B72947"/>
    <w:rsid w:val="00B72C99"/>
    <w:rsid w:val="00B73194"/>
    <w:rsid w:val="00B73BFB"/>
    <w:rsid w:val="00B74930"/>
    <w:rsid w:val="00B75BD1"/>
    <w:rsid w:val="00B769AA"/>
    <w:rsid w:val="00B806C4"/>
    <w:rsid w:val="00B80DCA"/>
    <w:rsid w:val="00B8169F"/>
    <w:rsid w:val="00B81A0D"/>
    <w:rsid w:val="00B81D41"/>
    <w:rsid w:val="00B82C8E"/>
    <w:rsid w:val="00B8411B"/>
    <w:rsid w:val="00B84E7D"/>
    <w:rsid w:val="00B85848"/>
    <w:rsid w:val="00B8585E"/>
    <w:rsid w:val="00B858E0"/>
    <w:rsid w:val="00B86501"/>
    <w:rsid w:val="00B86553"/>
    <w:rsid w:val="00B866FA"/>
    <w:rsid w:val="00B871D0"/>
    <w:rsid w:val="00B90F28"/>
    <w:rsid w:val="00B92182"/>
    <w:rsid w:val="00B926D4"/>
    <w:rsid w:val="00B92CEE"/>
    <w:rsid w:val="00B96895"/>
    <w:rsid w:val="00B96CD0"/>
    <w:rsid w:val="00B96F21"/>
    <w:rsid w:val="00BA20C1"/>
    <w:rsid w:val="00BA2ABE"/>
    <w:rsid w:val="00BA2F97"/>
    <w:rsid w:val="00BA39A7"/>
    <w:rsid w:val="00BA460E"/>
    <w:rsid w:val="00BA4D2F"/>
    <w:rsid w:val="00BA4E9D"/>
    <w:rsid w:val="00BA580F"/>
    <w:rsid w:val="00BA7754"/>
    <w:rsid w:val="00BB17D3"/>
    <w:rsid w:val="00BB1C3D"/>
    <w:rsid w:val="00BB35F4"/>
    <w:rsid w:val="00BB3AE1"/>
    <w:rsid w:val="00BB421D"/>
    <w:rsid w:val="00BB4EFD"/>
    <w:rsid w:val="00BB6792"/>
    <w:rsid w:val="00BB77B8"/>
    <w:rsid w:val="00BC012F"/>
    <w:rsid w:val="00BC13ED"/>
    <w:rsid w:val="00BC13FF"/>
    <w:rsid w:val="00BC1E11"/>
    <w:rsid w:val="00BC306E"/>
    <w:rsid w:val="00BC4E2A"/>
    <w:rsid w:val="00BC545C"/>
    <w:rsid w:val="00BC6D68"/>
    <w:rsid w:val="00BC709B"/>
    <w:rsid w:val="00BC72DA"/>
    <w:rsid w:val="00BC7861"/>
    <w:rsid w:val="00BD4301"/>
    <w:rsid w:val="00BD6078"/>
    <w:rsid w:val="00BD673D"/>
    <w:rsid w:val="00BE0A6E"/>
    <w:rsid w:val="00BE0D8A"/>
    <w:rsid w:val="00BE2761"/>
    <w:rsid w:val="00BE2D9F"/>
    <w:rsid w:val="00BE430A"/>
    <w:rsid w:val="00BE799D"/>
    <w:rsid w:val="00BE7B69"/>
    <w:rsid w:val="00BF0C8F"/>
    <w:rsid w:val="00BF1BAC"/>
    <w:rsid w:val="00BF2863"/>
    <w:rsid w:val="00BF39B0"/>
    <w:rsid w:val="00BF42E5"/>
    <w:rsid w:val="00BF57D8"/>
    <w:rsid w:val="00BF6103"/>
    <w:rsid w:val="00BF75D3"/>
    <w:rsid w:val="00BF7E29"/>
    <w:rsid w:val="00C00A22"/>
    <w:rsid w:val="00C01536"/>
    <w:rsid w:val="00C0299B"/>
    <w:rsid w:val="00C03CC1"/>
    <w:rsid w:val="00C04A65"/>
    <w:rsid w:val="00C05938"/>
    <w:rsid w:val="00C059D8"/>
    <w:rsid w:val="00C0660F"/>
    <w:rsid w:val="00C07552"/>
    <w:rsid w:val="00C10E16"/>
    <w:rsid w:val="00C11F1B"/>
    <w:rsid w:val="00C14603"/>
    <w:rsid w:val="00C1539D"/>
    <w:rsid w:val="00C1783D"/>
    <w:rsid w:val="00C17A27"/>
    <w:rsid w:val="00C20849"/>
    <w:rsid w:val="00C20D87"/>
    <w:rsid w:val="00C2116E"/>
    <w:rsid w:val="00C215EF"/>
    <w:rsid w:val="00C22056"/>
    <w:rsid w:val="00C24B45"/>
    <w:rsid w:val="00C24C47"/>
    <w:rsid w:val="00C24D8B"/>
    <w:rsid w:val="00C24DB2"/>
    <w:rsid w:val="00C278BB"/>
    <w:rsid w:val="00C31F4B"/>
    <w:rsid w:val="00C329BE"/>
    <w:rsid w:val="00C33666"/>
    <w:rsid w:val="00C340B5"/>
    <w:rsid w:val="00C34AA4"/>
    <w:rsid w:val="00C354CF"/>
    <w:rsid w:val="00C36232"/>
    <w:rsid w:val="00C40031"/>
    <w:rsid w:val="00C40736"/>
    <w:rsid w:val="00C41205"/>
    <w:rsid w:val="00C4297F"/>
    <w:rsid w:val="00C42D67"/>
    <w:rsid w:val="00C42F35"/>
    <w:rsid w:val="00C43E45"/>
    <w:rsid w:val="00C45503"/>
    <w:rsid w:val="00C46367"/>
    <w:rsid w:val="00C474BE"/>
    <w:rsid w:val="00C52B04"/>
    <w:rsid w:val="00C54740"/>
    <w:rsid w:val="00C56A72"/>
    <w:rsid w:val="00C572E0"/>
    <w:rsid w:val="00C60144"/>
    <w:rsid w:val="00C638F5"/>
    <w:rsid w:val="00C6571B"/>
    <w:rsid w:val="00C70156"/>
    <w:rsid w:val="00C7484A"/>
    <w:rsid w:val="00C75079"/>
    <w:rsid w:val="00C759BD"/>
    <w:rsid w:val="00C76089"/>
    <w:rsid w:val="00C77921"/>
    <w:rsid w:val="00C77AA8"/>
    <w:rsid w:val="00C77DFD"/>
    <w:rsid w:val="00C77F91"/>
    <w:rsid w:val="00C8155E"/>
    <w:rsid w:val="00C81C00"/>
    <w:rsid w:val="00C81C9A"/>
    <w:rsid w:val="00C82837"/>
    <w:rsid w:val="00C84D81"/>
    <w:rsid w:val="00C858D6"/>
    <w:rsid w:val="00C85C5B"/>
    <w:rsid w:val="00C85FA6"/>
    <w:rsid w:val="00C86827"/>
    <w:rsid w:val="00C87254"/>
    <w:rsid w:val="00C879D9"/>
    <w:rsid w:val="00C87B62"/>
    <w:rsid w:val="00C9017B"/>
    <w:rsid w:val="00C92AA5"/>
    <w:rsid w:val="00C92BAD"/>
    <w:rsid w:val="00C94580"/>
    <w:rsid w:val="00C94C4B"/>
    <w:rsid w:val="00C9691F"/>
    <w:rsid w:val="00C9773F"/>
    <w:rsid w:val="00C97B22"/>
    <w:rsid w:val="00CA062E"/>
    <w:rsid w:val="00CA0F38"/>
    <w:rsid w:val="00CA11F8"/>
    <w:rsid w:val="00CA3651"/>
    <w:rsid w:val="00CA4E1B"/>
    <w:rsid w:val="00CA5518"/>
    <w:rsid w:val="00CA5AD4"/>
    <w:rsid w:val="00CA5BF1"/>
    <w:rsid w:val="00CA6369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B10"/>
    <w:rsid w:val="00CC05CB"/>
    <w:rsid w:val="00CC12E0"/>
    <w:rsid w:val="00CC182D"/>
    <w:rsid w:val="00CC2077"/>
    <w:rsid w:val="00CC3F0F"/>
    <w:rsid w:val="00CC5806"/>
    <w:rsid w:val="00CC5C3E"/>
    <w:rsid w:val="00CC6304"/>
    <w:rsid w:val="00CC6468"/>
    <w:rsid w:val="00CC6643"/>
    <w:rsid w:val="00CC6686"/>
    <w:rsid w:val="00CC6BF1"/>
    <w:rsid w:val="00CD1B9C"/>
    <w:rsid w:val="00CD1FEA"/>
    <w:rsid w:val="00CD2096"/>
    <w:rsid w:val="00CD2471"/>
    <w:rsid w:val="00CD3D34"/>
    <w:rsid w:val="00CD718A"/>
    <w:rsid w:val="00CD7D8E"/>
    <w:rsid w:val="00CE24AF"/>
    <w:rsid w:val="00CE2873"/>
    <w:rsid w:val="00CE3166"/>
    <w:rsid w:val="00CE42F9"/>
    <w:rsid w:val="00CE4897"/>
    <w:rsid w:val="00CE58A0"/>
    <w:rsid w:val="00CE6805"/>
    <w:rsid w:val="00CE7A7D"/>
    <w:rsid w:val="00CE7DE0"/>
    <w:rsid w:val="00CF0EDC"/>
    <w:rsid w:val="00CF2C6F"/>
    <w:rsid w:val="00CF3CE1"/>
    <w:rsid w:val="00CF5119"/>
    <w:rsid w:val="00CF5176"/>
    <w:rsid w:val="00CF5E60"/>
    <w:rsid w:val="00CF65C0"/>
    <w:rsid w:val="00CF73AE"/>
    <w:rsid w:val="00CF7890"/>
    <w:rsid w:val="00D00476"/>
    <w:rsid w:val="00D00A2E"/>
    <w:rsid w:val="00D0105E"/>
    <w:rsid w:val="00D0120D"/>
    <w:rsid w:val="00D026D1"/>
    <w:rsid w:val="00D02775"/>
    <w:rsid w:val="00D0375C"/>
    <w:rsid w:val="00D102D6"/>
    <w:rsid w:val="00D104F5"/>
    <w:rsid w:val="00D107EA"/>
    <w:rsid w:val="00D114FF"/>
    <w:rsid w:val="00D11BD2"/>
    <w:rsid w:val="00D13571"/>
    <w:rsid w:val="00D13ED9"/>
    <w:rsid w:val="00D17A30"/>
    <w:rsid w:val="00D22BE0"/>
    <w:rsid w:val="00D24CC6"/>
    <w:rsid w:val="00D25BBE"/>
    <w:rsid w:val="00D27051"/>
    <w:rsid w:val="00D301C5"/>
    <w:rsid w:val="00D307C9"/>
    <w:rsid w:val="00D30DD9"/>
    <w:rsid w:val="00D342F4"/>
    <w:rsid w:val="00D3585B"/>
    <w:rsid w:val="00D35C9F"/>
    <w:rsid w:val="00D360CE"/>
    <w:rsid w:val="00D3747B"/>
    <w:rsid w:val="00D37AE2"/>
    <w:rsid w:val="00D40677"/>
    <w:rsid w:val="00D406C8"/>
    <w:rsid w:val="00D4109A"/>
    <w:rsid w:val="00D43D23"/>
    <w:rsid w:val="00D47355"/>
    <w:rsid w:val="00D509D8"/>
    <w:rsid w:val="00D51A7F"/>
    <w:rsid w:val="00D51AFB"/>
    <w:rsid w:val="00D51BA6"/>
    <w:rsid w:val="00D51E9A"/>
    <w:rsid w:val="00D52189"/>
    <w:rsid w:val="00D525DA"/>
    <w:rsid w:val="00D5263E"/>
    <w:rsid w:val="00D54B7E"/>
    <w:rsid w:val="00D550AC"/>
    <w:rsid w:val="00D571D1"/>
    <w:rsid w:val="00D578D4"/>
    <w:rsid w:val="00D6072B"/>
    <w:rsid w:val="00D6201D"/>
    <w:rsid w:val="00D6206D"/>
    <w:rsid w:val="00D63046"/>
    <w:rsid w:val="00D63293"/>
    <w:rsid w:val="00D63510"/>
    <w:rsid w:val="00D63D25"/>
    <w:rsid w:val="00D640A0"/>
    <w:rsid w:val="00D66363"/>
    <w:rsid w:val="00D71F75"/>
    <w:rsid w:val="00D72126"/>
    <w:rsid w:val="00D726C1"/>
    <w:rsid w:val="00D7302D"/>
    <w:rsid w:val="00D73C0D"/>
    <w:rsid w:val="00D74479"/>
    <w:rsid w:val="00D74713"/>
    <w:rsid w:val="00D748CD"/>
    <w:rsid w:val="00D74A3D"/>
    <w:rsid w:val="00D75061"/>
    <w:rsid w:val="00D7548B"/>
    <w:rsid w:val="00D758EB"/>
    <w:rsid w:val="00D80CDE"/>
    <w:rsid w:val="00D82111"/>
    <w:rsid w:val="00D828D1"/>
    <w:rsid w:val="00D829F8"/>
    <w:rsid w:val="00D8322B"/>
    <w:rsid w:val="00D83C16"/>
    <w:rsid w:val="00D85905"/>
    <w:rsid w:val="00D85A38"/>
    <w:rsid w:val="00D87781"/>
    <w:rsid w:val="00D9007D"/>
    <w:rsid w:val="00D90434"/>
    <w:rsid w:val="00D91E82"/>
    <w:rsid w:val="00D9294B"/>
    <w:rsid w:val="00D93225"/>
    <w:rsid w:val="00D936AF"/>
    <w:rsid w:val="00D94D75"/>
    <w:rsid w:val="00D96676"/>
    <w:rsid w:val="00D96D50"/>
    <w:rsid w:val="00D97DFC"/>
    <w:rsid w:val="00DA3837"/>
    <w:rsid w:val="00DA7DA5"/>
    <w:rsid w:val="00DB075C"/>
    <w:rsid w:val="00DB252F"/>
    <w:rsid w:val="00DB2C82"/>
    <w:rsid w:val="00DB3067"/>
    <w:rsid w:val="00DB3D55"/>
    <w:rsid w:val="00DC1269"/>
    <w:rsid w:val="00DC2DD3"/>
    <w:rsid w:val="00DC3145"/>
    <w:rsid w:val="00DC3528"/>
    <w:rsid w:val="00DC67F4"/>
    <w:rsid w:val="00DC6BDD"/>
    <w:rsid w:val="00DC6F60"/>
    <w:rsid w:val="00DC721D"/>
    <w:rsid w:val="00DC7DF3"/>
    <w:rsid w:val="00DD184B"/>
    <w:rsid w:val="00DD2846"/>
    <w:rsid w:val="00DD2D3D"/>
    <w:rsid w:val="00DD3C8F"/>
    <w:rsid w:val="00DD42B8"/>
    <w:rsid w:val="00DD49F0"/>
    <w:rsid w:val="00DD4B70"/>
    <w:rsid w:val="00DD528B"/>
    <w:rsid w:val="00DD68DE"/>
    <w:rsid w:val="00DD70AE"/>
    <w:rsid w:val="00DE021A"/>
    <w:rsid w:val="00DE032C"/>
    <w:rsid w:val="00DE0787"/>
    <w:rsid w:val="00DE391B"/>
    <w:rsid w:val="00DE4E41"/>
    <w:rsid w:val="00DE5344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7650"/>
    <w:rsid w:val="00E017E3"/>
    <w:rsid w:val="00E01C93"/>
    <w:rsid w:val="00E027CD"/>
    <w:rsid w:val="00E02B7B"/>
    <w:rsid w:val="00E03D7F"/>
    <w:rsid w:val="00E040BA"/>
    <w:rsid w:val="00E05C22"/>
    <w:rsid w:val="00E10D0A"/>
    <w:rsid w:val="00E118BB"/>
    <w:rsid w:val="00E1212D"/>
    <w:rsid w:val="00E12B6A"/>
    <w:rsid w:val="00E13731"/>
    <w:rsid w:val="00E14B15"/>
    <w:rsid w:val="00E16D4B"/>
    <w:rsid w:val="00E22B57"/>
    <w:rsid w:val="00E22B83"/>
    <w:rsid w:val="00E23EA2"/>
    <w:rsid w:val="00E2555F"/>
    <w:rsid w:val="00E26A11"/>
    <w:rsid w:val="00E27048"/>
    <w:rsid w:val="00E30109"/>
    <w:rsid w:val="00E30897"/>
    <w:rsid w:val="00E31086"/>
    <w:rsid w:val="00E31F5C"/>
    <w:rsid w:val="00E327F3"/>
    <w:rsid w:val="00E33D21"/>
    <w:rsid w:val="00E35328"/>
    <w:rsid w:val="00E37094"/>
    <w:rsid w:val="00E37704"/>
    <w:rsid w:val="00E4126C"/>
    <w:rsid w:val="00E41C50"/>
    <w:rsid w:val="00E435B6"/>
    <w:rsid w:val="00E438E7"/>
    <w:rsid w:val="00E43E38"/>
    <w:rsid w:val="00E45EE3"/>
    <w:rsid w:val="00E46576"/>
    <w:rsid w:val="00E47BFC"/>
    <w:rsid w:val="00E47D66"/>
    <w:rsid w:val="00E509EC"/>
    <w:rsid w:val="00E517B9"/>
    <w:rsid w:val="00E542E3"/>
    <w:rsid w:val="00E5469B"/>
    <w:rsid w:val="00E55131"/>
    <w:rsid w:val="00E55C93"/>
    <w:rsid w:val="00E55F7B"/>
    <w:rsid w:val="00E5701F"/>
    <w:rsid w:val="00E601DF"/>
    <w:rsid w:val="00E603D0"/>
    <w:rsid w:val="00E611EE"/>
    <w:rsid w:val="00E6359F"/>
    <w:rsid w:val="00E6374F"/>
    <w:rsid w:val="00E639D4"/>
    <w:rsid w:val="00E63FD2"/>
    <w:rsid w:val="00E65F88"/>
    <w:rsid w:val="00E66F48"/>
    <w:rsid w:val="00E672AC"/>
    <w:rsid w:val="00E67D7E"/>
    <w:rsid w:val="00E711AB"/>
    <w:rsid w:val="00E713D4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FC7"/>
    <w:rsid w:val="00E76FA1"/>
    <w:rsid w:val="00E77556"/>
    <w:rsid w:val="00E80316"/>
    <w:rsid w:val="00E8036F"/>
    <w:rsid w:val="00E80F7B"/>
    <w:rsid w:val="00E829CD"/>
    <w:rsid w:val="00E840E6"/>
    <w:rsid w:val="00E86E0B"/>
    <w:rsid w:val="00E87176"/>
    <w:rsid w:val="00E9003B"/>
    <w:rsid w:val="00E90484"/>
    <w:rsid w:val="00E9063A"/>
    <w:rsid w:val="00E92F8B"/>
    <w:rsid w:val="00E943BE"/>
    <w:rsid w:val="00E946D0"/>
    <w:rsid w:val="00E94C8E"/>
    <w:rsid w:val="00EA2470"/>
    <w:rsid w:val="00EA2C2B"/>
    <w:rsid w:val="00EA2C7D"/>
    <w:rsid w:val="00EA2CBD"/>
    <w:rsid w:val="00EA6443"/>
    <w:rsid w:val="00EA78CD"/>
    <w:rsid w:val="00EA7CEF"/>
    <w:rsid w:val="00EB227E"/>
    <w:rsid w:val="00EB2753"/>
    <w:rsid w:val="00EB3E2C"/>
    <w:rsid w:val="00EB5008"/>
    <w:rsid w:val="00EB521B"/>
    <w:rsid w:val="00EB5D66"/>
    <w:rsid w:val="00EB619C"/>
    <w:rsid w:val="00EB6992"/>
    <w:rsid w:val="00EB772E"/>
    <w:rsid w:val="00EB7CC4"/>
    <w:rsid w:val="00EC008A"/>
    <w:rsid w:val="00EC2582"/>
    <w:rsid w:val="00EC26B9"/>
    <w:rsid w:val="00EC293A"/>
    <w:rsid w:val="00EC43BF"/>
    <w:rsid w:val="00EC4F9A"/>
    <w:rsid w:val="00EC565D"/>
    <w:rsid w:val="00EC57EE"/>
    <w:rsid w:val="00EC61A8"/>
    <w:rsid w:val="00EC6DA4"/>
    <w:rsid w:val="00EC733B"/>
    <w:rsid w:val="00EC7C3F"/>
    <w:rsid w:val="00ED0D2E"/>
    <w:rsid w:val="00ED276B"/>
    <w:rsid w:val="00ED2985"/>
    <w:rsid w:val="00ED304D"/>
    <w:rsid w:val="00ED3BB9"/>
    <w:rsid w:val="00ED5683"/>
    <w:rsid w:val="00ED645E"/>
    <w:rsid w:val="00ED68D4"/>
    <w:rsid w:val="00ED6B48"/>
    <w:rsid w:val="00ED6F3E"/>
    <w:rsid w:val="00EE0434"/>
    <w:rsid w:val="00EE3C10"/>
    <w:rsid w:val="00EE5823"/>
    <w:rsid w:val="00EE599E"/>
    <w:rsid w:val="00EE5A7F"/>
    <w:rsid w:val="00EE6481"/>
    <w:rsid w:val="00EE6485"/>
    <w:rsid w:val="00EE7D42"/>
    <w:rsid w:val="00EE7F9B"/>
    <w:rsid w:val="00EF053D"/>
    <w:rsid w:val="00EF06F3"/>
    <w:rsid w:val="00EF2207"/>
    <w:rsid w:val="00EF3159"/>
    <w:rsid w:val="00EF3C39"/>
    <w:rsid w:val="00EF58AB"/>
    <w:rsid w:val="00F001D3"/>
    <w:rsid w:val="00F02EF9"/>
    <w:rsid w:val="00F02FA1"/>
    <w:rsid w:val="00F0405E"/>
    <w:rsid w:val="00F046CC"/>
    <w:rsid w:val="00F04E8F"/>
    <w:rsid w:val="00F056B3"/>
    <w:rsid w:val="00F05E1C"/>
    <w:rsid w:val="00F05EB3"/>
    <w:rsid w:val="00F0677D"/>
    <w:rsid w:val="00F0681A"/>
    <w:rsid w:val="00F07A22"/>
    <w:rsid w:val="00F12999"/>
    <w:rsid w:val="00F12BE4"/>
    <w:rsid w:val="00F1323B"/>
    <w:rsid w:val="00F150E7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88B"/>
    <w:rsid w:val="00F233A5"/>
    <w:rsid w:val="00F233D1"/>
    <w:rsid w:val="00F234B3"/>
    <w:rsid w:val="00F24F37"/>
    <w:rsid w:val="00F25C9F"/>
    <w:rsid w:val="00F263A2"/>
    <w:rsid w:val="00F26717"/>
    <w:rsid w:val="00F274CE"/>
    <w:rsid w:val="00F2763A"/>
    <w:rsid w:val="00F27C9D"/>
    <w:rsid w:val="00F31A5D"/>
    <w:rsid w:val="00F31BC5"/>
    <w:rsid w:val="00F3236E"/>
    <w:rsid w:val="00F33010"/>
    <w:rsid w:val="00F34D92"/>
    <w:rsid w:val="00F35F53"/>
    <w:rsid w:val="00F361D2"/>
    <w:rsid w:val="00F36B87"/>
    <w:rsid w:val="00F376A7"/>
    <w:rsid w:val="00F37B67"/>
    <w:rsid w:val="00F40451"/>
    <w:rsid w:val="00F413B2"/>
    <w:rsid w:val="00F418B2"/>
    <w:rsid w:val="00F41BDB"/>
    <w:rsid w:val="00F434DA"/>
    <w:rsid w:val="00F43C46"/>
    <w:rsid w:val="00F442F0"/>
    <w:rsid w:val="00F44335"/>
    <w:rsid w:val="00F44DA3"/>
    <w:rsid w:val="00F4594A"/>
    <w:rsid w:val="00F5069B"/>
    <w:rsid w:val="00F50DBC"/>
    <w:rsid w:val="00F516F2"/>
    <w:rsid w:val="00F51906"/>
    <w:rsid w:val="00F53011"/>
    <w:rsid w:val="00F53650"/>
    <w:rsid w:val="00F53D04"/>
    <w:rsid w:val="00F545BD"/>
    <w:rsid w:val="00F54B15"/>
    <w:rsid w:val="00F551A3"/>
    <w:rsid w:val="00F559F2"/>
    <w:rsid w:val="00F607BB"/>
    <w:rsid w:val="00F627D7"/>
    <w:rsid w:val="00F6289E"/>
    <w:rsid w:val="00F6458E"/>
    <w:rsid w:val="00F64682"/>
    <w:rsid w:val="00F64EF5"/>
    <w:rsid w:val="00F64F3E"/>
    <w:rsid w:val="00F65299"/>
    <w:rsid w:val="00F65DB6"/>
    <w:rsid w:val="00F66426"/>
    <w:rsid w:val="00F702C6"/>
    <w:rsid w:val="00F7136C"/>
    <w:rsid w:val="00F71DF6"/>
    <w:rsid w:val="00F731B5"/>
    <w:rsid w:val="00F73E05"/>
    <w:rsid w:val="00F74717"/>
    <w:rsid w:val="00F7533F"/>
    <w:rsid w:val="00F801EC"/>
    <w:rsid w:val="00F805D0"/>
    <w:rsid w:val="00F806D0"/>
    <w:rsid w:val="00F82580"/>
    <w:rsid w:val="00F83E26"/>
    <w:rsid w:val="00F857F1"/>
    <w:rsid w:val="00F87053"/>
    <w:rsid w:val="00F877C2"/>
    <w:rsid w:val="00F9102F"/>
    <w:rsid w:val="00F921D6"/>
    <w:rsid w:val="00F94934"/>
    <w:rsid w:val="00F9525D"/>
    <w:rsid w:val="00F9595E"/>
    <w:rsid w:val="00F95961"/>
    <w:rsid w:val="00F959E2"/>
    <w:rsid w:val="00F96364"/>
    <w:rsid w:val="00F969E7"/>
    <w:rsid w:val="00F972CC"/>
    <w:rsid w:val="00FA00AE"/>
    <w:rsid w:val="00FA0166"/>
    <w:rsid w:val="00FA4D32"/>
    <w:rsid w:val="00FA5D4A"/>
    <w:rsid w:val="00FA67CA"/>
    <w:rsid w:val="00FA69C9"/>
    <w:rsid w:val="00FA7C1F"/>
    <w:rsid w:val="00FB17A9"/>
    <w:rsid w:val="00FB3742"/>
    <w:rsid w:val="00FB3A65"/>
    <w:rsid w:val="00FB6193"/>
    <w:rsid w:val="00FB6560"/>
    <w:rsid w:val="00FB68A3"/>
    <w:rsid w:val="00FB69A7"/>
    <w:rsid w:val="00FB74D3"/>
    <w:rsid w:val="00FB77C1"/>
    <w:rsid w:val="00FB79E4"/>
    <w:rsid w:val="00FC0929"/>
    <w:rsid w:val="00FC11C3"/>
    <w:rsid w:val="00FC41BE"/>
    <w:rsid w:val="00FC5594"/>
    <w:rsid w:val="00FC572B"/>
    <w:rsid w:val="00FC5F84"/>
    <w:rsid w:val="00FC7820"/>
    <w:rsid w:val="00FD0142"/>
    <w:rsid w:val="00FD0614"/>
    <w:rsid w:val="00FD0C2A"/>
    <w:rsid w:val="00FD1ACE"/>
    <w:rsid w:val="00FD22C0"/>
    <w:rsid w:val="00FD2BB2"/>
    <w:rsid w:val="00FD6B7B"/>
    <w:rsid w:val="00FD77BE"/>
    <w:rsid w:val="00FE07E2"/>
    <w:rsid w:val="00FE0873"/>
    <w:rsid w:val="00FE10D7"/>
    <w:rsid w:val="00FE1375"/>
    <w:rsid w:val="00FE1718"/>
    <w:rsid w:val="00FE1CC1"/>
    <w:rsid w:val="00FE1D31"/>
    <w:rsid w:val="00FE2645"/>
    <w:rsid w:val="00FE30E8"/>
    <w:rsid w:val="00FE3FD7"/>
    <w:rsid w:val="00FE56C5"/>
    <w:rsid w:val="00FE5EAF"/>
    <w:rsid w:val="00FE6120"/>
    <w:rsid w:val="00FE6FFF"/>
    <w:rsid w:val="00FF0375"/>
    <w:rsid w:val="00FF0F38"/>
    <w:rsid w:val="00FF1C1C"/>
    <w:rsid w:val="00FF4CB2"/>
    <w:rsid w:val="00FF5C69"/>
    <w:rsid w:val="00FF5D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10C"/>
    <w:pPr>
      <w:autoSpaceDE w:val="0"/>
      <w:autoSpaceDN w:val="0"/>
    </w:pPr>
    <w:rPr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410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C410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C410C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C410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C410C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C410C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C410C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C410C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C410C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C410C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5C410C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C410C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5C4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410C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410C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410C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99"/>
    <w:rsid w:val="00BA20C1"/>
    <w:pPr>
      <w:autoSpaceDE w:val="0"/>
      <w:autoSpaceDN w:val="0"/>
    </w:pPr>
    <w:rPr>
      <w:sz w:val="20"/>
      <w:szCs w:val="20"/>
      <w:lang w:bidi="ar-E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C410C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C410C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C410C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99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 w:cs="Times New Roman"/>
      <w:sz w:val="24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uiPriority w:val="99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uiPriority w:val="99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uiPriority w:val="99"/>
    <w:rsid w:val="00845FD8"/>
    <w:rPr>
      <w:rFonts w:cs="Times New Roman"/>
      <w:vanish/>
    </w:rPr>
  </w:style>
  <w:style w:type="character" w:customStyle="1" w:styleId="pub1">
    <w:name w:val="pub1"/>
    <w:basedOn w:val="DefaultParagraphFont"/>
    <w:uiPriority w:val="99"/>
    <w:rsid w:val="00845FD8"/>
    <w:rPr>
      <w:rFonts w:cs="Times New Roman"/>
      <w:color w:val="auto"/>
    </w:rPr>
  </w:style>
  <w:style w:type="character" w:customStyle="1" w:styleId="ti2">
    <w:name w:val="ti2"/>
    <w:basedOn w:val="DefaultParagraphFont"/>
    <w:uiPriority w:val="99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uiPriority w:val="99"/>
    <w:rsid w:val="00845FD8"/>
    <w:rPr>
      <w:rFonts w:cs="Times New Roman"/>
    </w:rPr>
  </w:style>
  <w:style w:type="paragraph" w:customStyle="1" w:styleId="affiliation2">
    <w:name w:val="affiliation2"/>
    <w:basedOn w:val="Normal"/>
    <w:uiPriority w:val="99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uiPriority w:val="99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uiPriority w:val="99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uiPriority w:val="99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uiPriority w:val="99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uiPriority w:val="99"/>
    <w:rsid w:val="00845FD8"/>
    <w:rPr>
      <w:rFonts w:cs="Times New Roman"/>
    </w:rPr>
  </w:style>
  <w:style w:type="character" w:customStyle="1" w:styleId="issue">
    <w:name w:val="issue"/>
    <w:basedOn w:val="DefaultParagraphFont"/>
    <w:uiPriority w:val="99"/>
    <w:rsid w:val="00845FD8"/>
    <w:rPr>
      <w:rFonts w:cs="Times New Roman"/>
    </w:rPr>
  </w:style>
  <w:style w:type="character" w:customStyle="1" w:styleId="pages">
    <w:name w:val="pages"/>
    <w:basedOn w:val="DefaultParagraphFont"/>
    <w:uiPriority w:val="99"/>
    <w:rsid w:val="00845FD8"/>
    <w:rPr>
      <w:rFonts w:cs="Times New Roman"/>
    </w:rPr>
  </w:style>
  <w:style w:type="paragraph" w:styleId="ListParagraph">
    <w:name w:val="List Paragraph"/>
    <w:basedOn w:val="Normal"/>
    <w:uiPriority w:val="99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uiPriority w:val="99"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uiPriority w:val="99"/>
    <w:rsid w:val="00C40031"/>
    <w:rPr>
      <w:rFonts w:cs="Times New Roman"/>
    </w:rPr>
  </w:style>
  <w:style w:type="character" w:customStyle="1" w:styleId="ref-vol">
    <w:name w:val="ref-vol"/>
    <w:basedOn w:val="DefaultParagraphFont"/>
    <w:uiPriority w:val="99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uiPriority w:val="99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uiPriority w:val="99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uiPriority w:val="99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uiPriority w:val="99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uiPriority w:val="99"/>
    <w:rsid w:val="00C40031"/>
    <w:rPr>
      <w:rFonts w:cs="Times New Roman"/>
    </w:rPr>
  </w:style>
  <w:style w:type="character" w:customStyle="1" w:styleId="name">
    <w:name w:val="name"/>
    <w:basedOn w:val="DefaultParagraphFont"/>
    <w:uiPriority w:val="99"/>
    <w:rsid w:val="00C40031"/>
    <w:rPr>
      <w:rFonts w:cs="Times New Roman"/>
    </w:rPr>
  </w:style>
  <w:style w:type="character" w:customStyle="1" w:styleId="forenames">
    <w:name w:val="forenames"/>
    <w:basedOn w:val="DefaultParagraphFont"/>
    <w:uiPriority w:val="99"/>
    <w:rsid w:val="00C40031"/>
    <w:rPr>
      <w:rFonts w:cs="Times New Roman"/>
    </w:rPr>
  </w:style>
  <w:style w:type="character" w:customStyle="1" w:styleId="surname">
    <w:name w:val="surname"/>
    <w:basedOn w:val="DefaultParagraphFont"/>
    <w:uiPriority w:val="99"/>
    <w:rsid w:val="00C40031"/>
    <w:rPr>
      <w:rFonts w:cs="Times New Roman"/>
    </w:rPr>
  </w:style>
  <w:style w:type="character" w:customStyle="1" w:styleId="roles">
    <w:name w:val="roles"/>
    <w:basedOn w:val="DefaultParagraphFont"/>
    <w:uiPriority w:val="99"/>
    <w:rsid w:val="00C40031"/>
    <w:rPr>
      <w:rFonts w:cs="Times New Roman"/>
    </w:rPr>
  </w:style>
  <w:style w:type="character" w:customStyle="1" w:styleId="address">
    <w:name w:val="address"/>
    <w:basedOn w:val="DefaultParagraphFont"/>
    <w:uiPriority w:val="99"/>
    <w:rsid w:val="00C40031"/>
    <w:rPr>
      <w:rFonts w:cs="Times New Roman"/>
    </w:rPr>
  </w:style>
  <w:style w:type="character" w:customStyle="1" w:styleId="number3">
    <w:name w:val="number3"/>
    <w:basedOn w:val="DefaultParagraphFont"/>
    <w:uiPriority w:val="99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uiPriority w:val="99"/>
    <w:rsid w:val="00C40031"/>
    <w:rPr>
      <w:rFonts w:cs="Times New Roman"/>
    </w:rPr>
  </w:style>
  <w:style w:type="paragraph" w:customStyle="1" w:styleId="para3">
    <w:name w:val="para3"/>
    <w:basedOn w:val="Normal"/>
    <w:uiPriority w:val="99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uiPriority w:val="99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uiPriority w:val="99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uiPriority w:val="99"/>
    <w:rsid w:val="00D758EB"/>
    <w:rPr>
      <w:rFonts w:cs="Times New Roman"/>
    </w:rPr>
  </w:style>
  <w:style w:type="character" w:customStyle="1" w:styleId="binomial">
    <w:name w:val="binomial"/>
    <w:basedOn w:val="DefaultParagraphFont"/>
    <w:uiPriority w:val="99"/>
    <w:rsid w:val="00D758EB"/>
    <w:rPr>
      <w:rFonts w:cs="Times New Roman"/>
    </w:rPr>
  </w:style>
  <w:style w:type="character" w:customStyle="1" w:styleId="text-citation">
    <w:name w:val="text-citation"/>
    <w:basedOn w:val="DefaultParagraphFont"/>
    <w:uiPriority w:val="99"/>
    <w:rsid w:val="00D758EB"/>
    <w:rPr>
      <w:rFonts w:cs="Times New Roman"/>
    </w:rPr>
  </w:style>
  <w:style w:type="character" w:customStyle="1" w:styleId="searchterm0">
    <w:name w:val="searchterm0"/>
    <w:basedOn w:val="DefaultParagraphFont"/>
    <w:uiPriority w:val="99"/>
    <w:rsid w:val="00EE7F9B"/>
    <w:rPr>
      <w:rFonts w:cs="Times New Roman"/>
    </w:rPr>
  </w:style>
  <w:style w:type="character" w:customStyle="1" w:styleId="searchterm1">
    <w:name w:val="searchterm1"/>
    <w:basedOn w:val="DefaultParagraphFont"/>
    <w:uiPriority w:val="99"/>
    <w:rsid w:val="00EE7F9B"/>
    <w:rPr>
      <w:rFonts w:cs="Times New Roman"/>
    </w:rPr>
  </w:style>
  <w:style w:type="character" w:customStyle="1" w:styleId="searchterm2">
    <w:name w:val="searchterm2"/>
    <w:basedOn w:val="DefaultParagraphFont"/>
    <w:uiPriority w:val="99"/>
    <w:rsid w:val="00EE7F9B"/>
    <w:rPr>
      <w:rFonts w:cs="Times New Roman"/>
    </w:rPr>
  </w:style>
  <w:style w:type="character" w:customStyle="1" w:styleId="searchterm3">
    <w:name w:val="searchterm3"/>
    <w:basedOn w:val="DefaultParagraphFont"/>
    <w:uiPriority w:val="99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uiPriority w:val="99"/>
    <w:rsid w:val="00EE7F9B"/>
    <w:rPr>
      <w:rFonts w:cs="Times New Roman"/>
    </w:rPr>
  </w:style>
  <w:style w:type="character" w:customStyle="1" w:styleId="maintextleft">
    <w:name w:val="maintextleft"/>
    <w:basedOn w:val="DefaultParagraphFont"/>
    <w:uiPriority w:val="99"/>
    <w:rsid w:val="00EE7F9B"/>
    <w:rPr>
      <w:rFonts w:cs="Times New Roman"/>
    </w:rPr>
  </w:style>
  <w:style w:type="character" w:customStyle="1" w:styleId="textbold">
    <w:name w:val="text_bold"/>
    <w:basedOn w:val="DefaultParagraphFont"/>
    <w:uiPriority w:val="99"/>
    <w:rsid w:val="00EE7F9B"/>
    <w:rPr>
      <w:rFonts w:cs="Times New Roman"/>
    </w:rPr>
  </w:style>
  <w:style w:type="character" w:customStyle="1" w:styleId="textitalic">
    <w:name w:val="text_italic"/>
    <w:basedOn w:val="DefaultParagraphFont"/>
    <w:uiPriority w:val="99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uiPriority w:val="99"/>
    <w:rsid w:val="00EE7F9B"/>
    <w:rPr>
      <w:rFonts w:cs="Times New Roman"/>
    </w:rPr>
  </w:style>
  <w:style w:type="paragraph" w:styleId="NoSpacing">
    <w:name w:val="No Spacing"/>
    <w:link w:val="NoSpacingChar"/>
    <w:uiPriority w:val="99"/>
    <w:qFormat/>
    <w:rsid w:val="005056F3"/>
    <w:rPr>
      <w:rFonts w:ascii="Calibri" w:hAnsi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59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80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9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8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3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9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805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6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6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9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80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9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80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5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80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392</Words>
  <Characters>2236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subject/>
  <dc:creator>***</dc:creator>
  <cp:keywords/>
  <dc:description/>
  <cp:lastModifiedBy>a</cp:lastModifiedBy>
  <cp:revision>4</cp:revision>
  <cp:lastPrinted>2009-03-30T14:48:00Z</cp:lastPrinted>
  <dcterms:created xsi:type="dcterms:W3CDTF">2010-09-23T04:36:00Z</dcterms:created>
  <dcterms:modified xsi:type="dcterms:W3CDTF">2010-09-23T04:33:00Z</dcterms:modified>
</cp:coreProperties>
</file>